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5D9" w:rsidRPr="00C15ADC" w:rsidRDefault="003325D9" w:rsidP="00D33E17">
      <w:pPr>
        <w:pStyle w:val="Post"/>
      </w:pPr>
      <w:fldSimple w:instr=" DOCVARIABLE &quot;PostAbs&quot; ">
        <w:r>
          <w:t>OFCOM, cup, 2501 Biel, Switzerland</w:t>
        </w:r>
      </w:fldSimple>
    </w:p>
    <w:tbl>
      <w:tblPr>
        <w:tblW w:w="9215" w:type="dxa"/>
        <w:tblLayout w:type="fixed"/>
        <w:tblCellMar>
          <w:left w:w="71" w:type="dxa"/>
          <w:right w:w="71" w:type="dxa"/>
        </w:tblCellMar>
        <w:tblLook w:val="01E0"/>
      </w:tblPr>
      <w:tblGrid>
        <w:gridCol w:w="4536"/>
        <w:gridCol w:w="4679"/>
      </w:tblGrid>
      <w:tr w:rsidR="003325D9" w:rsidRPr="00C15ADC">
        <w:trPr>
          <w:gridAfter w:val="1"/>
          <w:wAfter w:w="4679" w:type="dxa"/>
          <w:cantSplit/>
          <w:trHeight w:hRule="exact" w:val="123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3325D9" w:rsidRPr="00C15ADC" w:rsidRDefault="003325D9" w:rsidP="00D33E17"/>
          <w:p w:rsidR="003325D9" w:rsidRPr="00C15ADC" w:rsidRDefault="003325D9" w:rsidP="000710D6">
            <w:pPr>
              <w:rPr>
                <w:b/>
              </w:rPr>
            </w:pPr>
            <w:r w:rsidRPr="00C15ADC">
              <w:rPr>
                <w:b/>
              </w:rPr>
              <w:t xml:space="preserve">To the participants of the WG </w:t>
            </w:r>
            <w:r>
              <w:rPr>
                <w:b/>
              </w:rPr>
              <w:t>FM44</w:t>
            </w:r>
            <w:r w:rsidRPr="00C15ADC">
              <w:rPr>
                <w:b/>
              </w:rPr>
              <w:t xml:space="preserve"> Meeting</w:t>
            </w:r>
          </w:p>
        </w:tc>
      </w:tr>
      <w:tr w:rsidR="003325D9" w:rsidRPr="00C15ADC">
        <w:tblPrEx>
          <w:tblCellMar>
            <w:left w:w="70" w:type="dxa"/>
            <w:right w:w="70" w:type="dxa"/>
          </w:tblCellMar>
        </w:tblPrEx>
        <w:trPr>
          <w:cantSplit/>
          <w:trHeight w:hRule="exact" w:val="978"/>
        </w:trPr>
        <w:tc>
          <w:tcPr>
            <w:tcW w:w="92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5D9" w:rsidRPr="00C15ADC" w:rsidRDefault="003325D9" w:rsidP="00FE4CE1">
            <w:pPr>
              <w:pStyle w:val="Ref"/>
            </w:pPr>
            <w:r>
              <w:t>Our reference:</w:t>
            </w:r>
            <w:r w:rsidRPr="00C15ADC">
              <w:t xml:space="preserve"> </w:t>
            </w:r>
            <w:r>
              <w:t>fri</w:t>
            </w:r>
          </w:p>
          <w:p w:rsidR="003325D9" w:rsidRPr="00C15ADC" w:rsidRDefault="003325D9" w:rsidP="00FE4CE1">
            <w:pPr>
              <w:pStyle w:val="Ref"/>
            </w:pPr>
            <w:r>
              <w:t>Contact person: Ivan Franic / Philomène Corfu</w:t>
            </w:r>
          </w:p>
          <w:p w:rsidR="003325D9" w:rsidRPr="00C15ADC" w:rsidRDefault="003325D9" w:rsidP="00CC53EA"/>
          <w:p w:rsidR="003325D9" w:rsidRPr="00C15ADC" w:rsidRDefault="003325D9" w:rsidP="000710D6">
            <w:pPr>
              <w:pStyle w:val="Ref"/>
              <w:rPr>
                <w:b/>
              </w:rPr>
            </w:pPr>
            <w:r w:rsidRPr="00C15ADC">
              <w:rPr>
                <w:b/>
              </w:rPr>
              <w:fldChar w:fldCharType="begin"/>
            </w:r>
            <w:r w:rsidRPr="00C15ADC">
              <w:rPr>
                <w:b/>
              </w:rPr>
              <w:instrText xml:space="preserve"> DOCVARIABLE "Ort" </w:instrText>
            </w:r>
            <w:r w:rsidRPr="00C15ADC">
              <w:rPr>
                <w:b/>
              </w:rPr>
              <w:fldChar w:fldCharType="separate"/>
            </w:r>
            <w:r>
              <w:rPr>
                <w:b/>
              </w:rPr>
              <w:t>Biel</w:t>
            </w:r>
            <w:r w:rsidRPr="00C15ADC">
              <w:rPr>
                <w:b/>
              </w:rPr>
              <w:fldChar w:fldCharType="end"/>
            </w:r>
            <w:r>
              <w:rPr>
                <w:b/>
              </w:rPr>
              <w:t>, April, 2011</w:t>
            </w:r>
          </w:p>
        </w:tc>
      </w:tr>
    </w:tbl>
    <w:p w:rsidR="003325D9" w:rsidRPr="00C15ADC" w:rsidRDefault="003325D9" w:rsidP="00D33E17"/>
    <w:p w:rsidR="003325D9" w:rsidRPr="00C15ADC" w:rsidRDefault="003325D9" w:rsidP="00D33E17">
      <w:pPr>
        <w:rPr>
          <w:b/>
        </w:rPr>
      </w:pPr>
      <w:smartTag w:uri="urn:schemas-microsoft-com:office:smarttags" w:element="stockticker">
        <w:r>
          <w:rPr>
            <w:b/>
          </w:rPr>
          <w:t>ECC</w:t>
        </w:r>
      </w:smartTag>
      <w:r>
        <w:rPr>
          <w:b/>
        </w:rPr>
        <w:t xml:space="preserve"> WG FM44</w:t>
      </w:r>
      <w:r w:rsidRPr="00C15ADC">
        <w:rPr>
          <w:b/>
        </w:rPr>
        <w:t xml:space="preserve"> - Meeting in </w:t>
      </w:r>
      <w:smartTag w:uri="urn:schemas-microsoft-com:office:smarttags" w:element="City">
        <w:smartTag w:uri="urn:schemas-microsoft-com:office:smarttags" w:element="place">
          <w:r w:rsidRPr="00C15ADC">
            <w:rPr>
              <w:b/>
            </w:rPr>
            <w:t>Biel</w:t>
          </w:r>
        </w:smartTag>
      </w:smartTag>
      <w:r w:rsidRPr="00C15ADC">
        <w:rPr>
          <w:b/>
        </w:rPr>
        <w:t xml:space="preserve"> </w:t>
      </w:r>
      <w:r>
        <w:rPr>
          <w:b/>
        </w:rPr>
        <w:t>- 6</w:t>
      </w:r>
      <w:r w:rsidRPr="008C3E0E">
        <w:rPr>
          <w:b/>
          <w:vertAlign w:val="superscript"/>
        </w:rPr>
        <w:t>th</w:t>
      </w:r>
      <w:r>
        <w:rPr>
          <w:b/>
        </w:rPr>
        <w:t xml:space="preserve"> - 8</w:t>
      </w:r>
      <w:r w:rsidRPr="008C3E0E">
        <w:rPr>
          <w:b/>
          <w:vertAlign w:val="superscript"/>
        </w:rPr>
        <w:t>th</w:t>
      </w:r>
      <w:r>
        <w:rPr>
          <w:b/>
        </w:rPr>
        <w:t xml:space="preserve"> July, 2011</w:t>
      </w:r>
    </w:p>
    <w:p w:rsidR="003325D9" w:rsidRPr="00C15ADC" w:rsidRDefault="003325D9" w:rsidP="00D33E17">
      <w:bookmarkStart w:id="0" w:name="tm_text"/>
      <w:bookmarkEnd w:id="0"/>
    </w:p>
    <w:p w:rsidR="003325D9" w:rsidRDefault="003325D9" w:rsidP="00C15ADC"/>
    <w:p w:rsidR="003325D9" w:rsidRDefault="003325D9" w:rsidP="00621379">
      <w:pPr>
        <w:spacing w:after="120"/>
      </w:pPr>
      <w:r>
        <w:rPr>
          <w:noProof/>
        </w:rPr>
        <w:t>Dear</w:t>
      </w:r>
      <w:r>
        <w:t xml:space="preserve"> Madam or Sir ,</w:t>
      </w:r>
    </w:p>
    <w:p w:rsidR="003325D9" w:rsidRPr="00C15ADC" w:rsidRDefault="003325D9" w:rsidP="00C15ADC">
      <w:r w:rsidRPr="00C15ADC">
        <w:t xml:space="preserve">The </w:t>
      </w:r>
      <w:r>
        <w:t xml:space="preserve">Swiss </w:t>
      </w:r>
      <w:r w:rsidRPr="00C15ADC">
        <w:t xml:space="preserve">Federal Office of Communications (OFCOM) has the pleasure of inviting you to the </w:t>
      </w:r>
      <w:r>
        <w:t>PT FM44</w:t>
      </w:r>
      <w:r w:rsidRPr="00C15ADC">
        <w:t>-Meeting, to be held on our premises at Biel</w:t>
      </w:r>
      <w:r>
        <w:t>/Bienne</w:t>
      </w:r>
      <w:r w:rsidRPr="00C15ADC">
        <w:t xml:space="preserve"> during </w:t>
      </w:r>
      <w:r>
        <w:t>6</w:t>
      </w:r>
      <w:r w:rsidRPr="008C3E0E">
        <w:rPr>
          <w:vertAlign w:val="superscript"/>
        </w:rPr>
        <w:t>th</w:t>
      </w:r>
      <w:r>
        <w:t xml:space="preserve"> and 8</w:t>
      </w:r>
      <w:r w:rsidRPr="008C3E0E">
        <w:rPr>
          <w:vertAlign w:val="superscript"/>
        </w:rPr>
        <w:t>th</w:t>
      </w:r>
      <w:r>
        <w:t xml:space="preserve"> July, 2011</w:t>
      </w:r>
      <w:r w:rsidRPr="00C15ADC">
        <w:t>.</w:t>
      </w:r>
    </w:p>
    <w:p w:rsidR="003325D9" w:rsidRPr="00311DA5" w:rsidRDefault="003325D9" w:rsidP="00311DA5"/>
    <w:p w:rsidR="003325D9" w:rsidRPr="00311DA5" w:rsidRDefault="003325D9" w:rsidP="00311DA5">
      <w:r w:rsidRPr="00311DA5">
        <w:t>The venue of the meeting will be:</w:t>
      </w:r>
    </w:p>
    <w:p w:rsidR="003325D9" w:rsidRPr="00C15ADC" w:rsidRDefault="003325D9" w:rsidP="00C15ADC">
      <w:pPr>
        <w:jc w:val="center"/>
      </w:pPr>
    </w:p>
    <w:p w:rsidR="003325D9" w:rsidRPr="00C15ADC" w:rsidRDefault="003325D9" w:rsidP="00C15ADC">
      <w:pPr>
        <w:jc w:val="center"/>
      </w:pPr>
      <w:r w:rsidRPr="00C15ADC">
        <w:rPr>
          <w:b/>
        </w:rPr>
        <w:t xml:space="preserve">Federal Office of Communications, Zukunftstr. 44, </w:t>
      </w:r>
      <w:r>
        <w:rPr>
          <w:b/>
        </w:rPr>
        <w:t>CH-</w:t>
      </w:r>
      <w:r w:rsidRPr="00C15ADC">
        <w:rPr>
          <w:b/>
        </w:rPr>
        <w:t xml:space="preserve">2501 </w:t>
      </w:r>
      <w:smartTag w:uri="urn:schemas-microsoft-com:office:smarttags" w:element="City">
        <w:smartTag w:uri="urn:schemas-microsoft-com:office:smarttags" w:element="place">
          <w:r w:rsidRPr="00C15ADC">
            <w:rPr>
              <w:b/>
            </w:rPr>
            <w:t>Biel</w:t>
          </w:r>
        </w:smartTag>
      </w:smartTag>
      <w:r w:rsidRPr="00C15ADC">
        <w:rPr>
          <w:b/>
        </w:rPr>
        <w:t>, Ro</w:t>
      </w:r>
      <w:r>
        <w:rPr>
          <w:b/>
        </w:rPr>
        <w:t>om U1.049</w:t>
      </w:r>
      <w:r w:rsidRPr="00C15ADC">
        <w:t>.</w:t>
      </w:r>
    </w:p>
    <w:p w:rsidR="003325D9" w:rsidRPr="00C15ADC" w:rsidRDefault="003325D9" w:rsidP="00C15ADC">
      <w:pPr>
        <w:jc w:val="center"/>
      </w:pPr>
    </w:p>
    <w:p w:rsidR="003325D9" w:rsidRPr="00C15ADC" w:rsidRDefault="003325D9" w:rsidP="00C15ADC">
      <w:r w:rsidRPr="00C15ADC">
        <w:t>The meeting will begin on</w:t>
      </w:r>
      <w:r>
        <w:t xml:space="preserve"> Wednesday, July 6</w:t>
      </w:r>
      <w:r w:rsidRPr="008C3E0E">
        <w:rPr>
          <w:vertAlign w:val="superscript"/>
        </w:rPr>
        <w:t>th</w:t>
      </w:r>
      <w:r>
        <w:t>, 2011 at 14:00</w:t>
      </w:r>
      <w:r w:rsidRPr="00C15ADC">
        <w:t xml:space="preserve"> and is expected to close on</w:t>
      </w:r>
      <w:r>
        <w:t xml:space="preserve"> Friday, 8</w:t>
      </w:r>
      <w:r w:rsidRPr="008C3E0E">
        <w:rPr>
          <w:vertAlign w:val="superscript"/>
        </w:rPr>
        <w:t>th</w:t>
      </w:r>
      <w:r>
        <w:t xml:space="preserve"> July </w:t>
      </w:r>
      <w:smartTag w:uri="urn:schemas-microsoft-com:office:smarttags" w:element="metricconverter">
        <w:smartTagPr>
          <w:attr w:name="ProductID" w:val="2011, in"/>
        </w:smartTagPr>
        <w:r>
          <w:t xml:space="preserve">2011, </w:t>
        </w:r>
        <w:r w:rsidRPr="00C15ADC">
          <w:t>in</w:t>
        </w:r>
      </w:smartTag>
      <w:r w:rsidRPr="00C15ADC">
        <w:t xml:space="preserve"> the a</w:t>
      </w:r>
      <w:r>
        <w:t xml:space="preserve">fternoon not </w:t>
      </w:r>
      <w:r w:rsidRPr="00A94CB9">
        <w:t>later than 1</w:t>
      </w:r>
      <w:r>
        <w:t>4</w:t>
      </w:r>
      <w:r w:rsidRPr="00A94CB9">
        <w:t>:00</w:t>
      </w:r>
      <w:r w:rsidRPr="00C15ADC">
        <w:t xml:space="preserve">. The meeting agenda will be sent separately by the </w:t>
      </w:r>
      <w:r>
        <w:t>FM44</w:t>
      </w:r>
      <w:r w:rsidRPr="00C15ADC">
        <w:t xml:space="preserve"> Chairman.</w:t>
      </w:r>
    </w:p>
    <w:p w:rsidR="003325D9" w:rsidRPr="00C15ADC" w:rsidRDefault="003325D9" w:rsidP="00C15ADC"/>
    <w:p w:rsidR="003325D9" w:rsidRPr="0094190E" w:rsidRDefault="003325D9" w:rsidP="00A94CB9">
      <w:r w:rsidRPr="00C15ADC">
        <w:rPr>
          <w:b/>
        </w:rPr>
        <w:t>Registration</w:t>
      </w:r>
      <w:r w:rsidRPr="00C15ADC">
        <w:rPr>
          <w:b/>
        </w:rPr>
        <w:br/>
      </w:r>
      <w:r w:rsidRPr="0094190E">
        <w:t>Please register to the</w:t>
      </w:r>
      <w:r>
        <w:t xml:space="preserve"> meeting preferably before the 24</w:t>
      </w:r>
      <w:r w:rsidRPr="008C3E0E">
        <w:rPr>
          <w:vertAlign w:val="superscript"/>
        </w:rPr>
        <w:t>th</w:t>
      </w:r>
      <w:r>
        <w:t xml:space="preserve"> June, 2011 </w:t>
      </w:r>
      <w:r w:rsidRPr="0094190E">
        <w:t xml:space="preserve">using the on-line registration at the following link: </w:t>
      </w:r>
    </w:p>
    <w:p w:rsidR="003325D9" w:rsidRPr="0094190E" w:rsidRDefault="003325D9" w:rsidP="00A94CB9"/>
    <w:p w:rsidR="003325D9" w:rsidRDefault="003325D9" w:rsidP="00AA464E">
      <w:pPr>
        <w:rPr>
          <w:lang w:val="en-US"/>
        </w:rPr>
      </w:pPr>
      <w:hyperlink r:id="rId7" w:history="1">
        <w:r>
          <w:rPr>
            <w:rStyle w:val="Hyperlink"/>
            <w:lang w:val="en-US"/>
          </w:rPr>
          <w:t>Registration link FM44</w:t>
        </w:r>
      </w:hyperlink>
    </w:p>
    <w:p w:rsidR="003325D9" w:rsidRPr="0094190E" w:rsidRDefault="003325D9" w:rsidP="00A94CB9"/>
    <w:p w:rsidR="003325D9" w:rsidRPr="00C15ADC" w:rsidRDefault="003325D9" w:rsidP="00C15ADC"/>
    <w:p w:rsidR="003325D9" w:rsidRPr="00C15ADC" w:rsidRDefault="003325D9" w:rsidP="00C15ADC">
      <w:pPr>
        <w:rPr>
          <w:b/>
        </w:rPr>
      </w:pPr>
      <w:r w:rsidRPr="00C15ADC">
        <w:rPr>
          <w:b/>
        </w:rPr>
        <w:t>Hotel</w:t>
      </w:r>
    </w:p>
    <w:p w:rsidR="003325D9" w:rsidRPr="00C15ADC" w:rsidRDefault="003325D9" w:rsidP="00C15ADC">
      <w:r w:rsidRPr="00C15ADC">
        <w:t xml:space="preserve">We kindly ask you to </w:t>
      </w:r>
      <w:r>
        <w:t>book your room directly at the h</w:t>
      </w:r>
      <w:r w:rsidRPr="00C15ADC">
        <w:t>otel of your choice</w:t>
      </w:r>
      <w:r>
        <w:t xml:space="preserve"> (see Attachment)</w:t>
      </w:r>
      <w:r w:rsidRPr="00C15ADC">
        <w:t>.</w:t>
      </w:r>
    </w:p>
    <w:p w:rsidR="003325D9" w:rsidRPr="00C15ADC" w:rsidRDefault="003325D9" w:rsidP="00C15ADC"/>
    <w:p w:rsidR="003325D9" w:rsidRPr="00C15ADC" w:rsidRDefault="003325D9" w:rsidP="00C15ADC">
      <w:pPr>
        <w:rPr>
          <w:b/>
        </w:rPr>
      </w:pPr>
      <w:r w:rsidRPr="00C15ADC">
        <w:rPr>
          <w:b/>
        </w:rPr>
        <w:t>Transportation</w:t>
      </w:r>
    </w:p>
    <w:p w:rsidR="003325D9" w:rsidRDefault="003325D9" w:rsidP="00C15ADC">
      <w:r w:rsidRPr="00C15ADC">
        <w:t>Enclosed you will find some general information to help you to organise your travel.</w:t>
      </w:r>
    </w:p>
    <w:p w:rsidR="003325D9" w:rsidRDefault="003325D9" w:rsidP="00C15ADC"/>
    <w:p w:rsidR="003325D9" w:rsidRDefault="003325D9" w:rsidP="00C15ADC">
      <w:r>
        <w:t>Yours sincerely,</w:t>
      </w:r>
    </w:p>
    <w:p w:rsidR="003325D9" w:rsidRPr="00C15ADC" w:rsidRDefault="003325D9" w:rsidP="00C15ADC">
      <w:pPr>
        <w:rPr>
          <w:b/>
        </w:rPr>
      </w:pPr>
      <w:r w:rsidRPr="00C15ADC">
        <w:rPr>
          <w:b/>
        </w:rPr>
        <w:t>Federal Office of Communications</w:t>
      </w:r>
    </w:p>
    <w:p w:rsidR="003325D9" w:rsidRDefault="003325D9" w:rsidP="00C15ADC"/>
    <w:p w:rsidR="003325D9" w:rsidRDefault="003325D9" w:rsidP="00C15ADC"/>
    <w:p w:rsidR="003325D9" w:rsidRPr="00C15ADC" w:rsidRDefault="003325D9" w:rsidP="00C15ADC">
      <w:r>
        <w:t>Ivan Franic</w:t>
      </w:r>
    </w:p>
    <w:sectPr w:rsidR="003325D9" w:rsidRPr="00C15ADC" w:rsidSect="002D687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907" w:left="1701" w:header="680" w:footer="34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25D9" w:rsidRDefault="003325D9">
      <w:r>
        <w:separator/>
      </w:r>
    </w:p>
  </w:endnote>
  <w:endnote w:type="continuationSeparator" w:id="0">
    <w:p w:rsidR="003325D9" w:rsidRDefault="003325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serif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sans-serif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25D9" w:rsidRDefault="003325D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611" w:type="dxa"/>
      <w:tblLayout w:type="fixed"/>
      <w:tblCellMar>
        <w:left w:w="71" w:type="dxa"/>
        <w:right w:w="71" w:type="dxa"/>
      </w:tblCellMar>
      <w:tblLook w:val="01E0"/>
    </w:tblPr>
    <w:tblGrid>
      <w:gridCol w:w="9143"/>
      <w:gridCol w:w="397"/>
    </w:tblGrid>
    <w:tr w:rsidR="003325D9" w:rsidRPr="00D33E17">
      <w:trPr>
        <w:cantSplit/>
      </w:trPr>
      <w:tc>
        <w:tcPr>
          <w:tcW w:w="9611" w:type="dxa"/>
          <w:gridSpan w:val="2"/>
          <w:vAlign w:val="bottom"/>
        </w:tcPr>
        <w:p w:rsidR="003325D9" w:rsidRPr="00D33E17" w:rsidRDefault="003325D9" w:rsidP="00D33E17">
          <w:pPr>
            <w:pStyle w:val="Seite"/>
          </w:pPr>
          <w:fldSimple w:instr=" PAGE  ">
            <w:r>
              <w:rPr>
                <w:noProof/>
              </w:rPr>
              <w:t>2</w:t>
            </w:r>
          </w:fldSimple>
          <w:r w:rsidRPr="00D33E17">
            <w:t>/</w:t>
          </w:r>
          <w:fldSimple w:instr=" NUMPAGES  ">
            <w:r>
              <w:rPr>
                <w:noProof/>
              </w:rPr>
              <w:t>1</w:t>
            </w:r>
          </w:fldSimple>
        </w:p>
      </w:tc>
    </w:tr>
    <w:tr w:rsidR="003325D9" w:rsidRPr="00D33E17">
      <w:trPr>
        <w:gridAfter w:val="1"/>
        <w:wAfter w:w="397" w:type="dxa"/>
        <w:cantSplit/>
        <w:trHeight w:hRule="exact" w:val="540"/>
      </w:trPr>
      <w:tc>
        <w:tcPr>
          <w:tcW w:w="9214" w:type="dxa"/>
          <w:vAlign w:val="bottom"/>
        </w:tcPr>
        <w:p w:rsidR="003325D9" w:rsidRPr="006A5373" w:rsidRDefault="003325D9" w:rsidP="00D33E17">
          <w:pPr>
            <w:pStyle w:val="Pfad"/>
            <w:rPr>
              <w:lang w:val="en-US"/>
            </w:rPr>
          </w:pPr>
          <w:r w:rsidRPr="006A5373">
            <w:rPr>
              <w:lang w:val="en-US"/>
            </w:rPr>
            <w:fldChar w:fldCharType="begin"/>
          </w:r>
          <w:r w:rsidRPr="006A5373">
            <w:rPr>
              <w:lang w:val="en-US"/>
            </w:rPr>
            <w:instrText xml:space="preserve"> FILENAME  \p </w:instrText>
          </w:r>
          <w:r w:rsidRPr="006A5373">
            <w:rPr>
              <w:lang w:val="en-US"/>
            </w:rPr>
            <w:fldChar w:fldCharType="separate"/>
          </w:r>
          <w:r>
            <w:rPr>
              <w:lang w:val="en-US"/>
            </w:rPr>
            <w:t>O:\FM\GF\ura\Meeting SE40 April 10\Invitation_ECC_PT_SE40_2010_04.doc</w:t>
          </w:r>
          <w:r w:rsidRPr="006A5373">
            <w:rPr>
              <w:lang w:val="en-US"/>
            </w:rPr>
            <w:fldChar w:fldCharType="end"/>
          </w:r>
        </w:p>
      </w:tc>
    </w:tr>
  </w:tbl>
  <w:p w:rsidR="003325D9" w:rsidRPr="00D33E17" w:rsidRDefault="003325D9" w:rsidP="00D33E17">
    <w:pPr>
      <w:pStyle w:val="Platzhal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215" w:type="dxa"/>
      <w:tblLayout w:type="fixed"/>
      <w:tblCellMar>
        <w:left w:w="71" w:type="dxa"/>
        <w:right w:w="71" w:type="dxa"/>
      </w:tblCellMar>
      <w:tblLook w:val="01E0"/>
    </w:tblPr>
    <w:tblGrid>
      <w:gridCol w:w="4182"/>
      <w:gridCol w:w="4962"/>
    </w:tblGrid>
    <w:tr w:rsidR="003325D9" w:rsidRPr="00096834">
      <w:trPr>
        <w:cantSplit/>
      </w:trPr>
      <w:tc>
        <w:tcPr>
          <w:tcW w:w="4253" w:type="dxa"/>
          <w:vAlign w:val="bottom"/>
        </w:tcPr>
        <w:p w:rsidR="003325D9" w:rsidRPr="00D33E17" w:rsidRDefault="003325D9" w:rsidP="007615A5">
          <w:pPr>
            <w:pStyle w:val="Footer"/>
          </w:pPr>
        </w:p>
      </w:tc>
      <w:tc>
        <w:tcPr>
          <w:tcW w:w="4962" w:type="dxa"/>
          <w:vAlign w:val="bottom"/>
        </w:tcPr>
        <w:p w:rsidR="003325D9" w:rsidRDefault="003325D9" w:rsidP="007615A5">
          <w:pPr>
            <w:pStyle w:val="Footer"/>
          </w:pPr>
        </w:p>
        <w:p w:rsidR="003325D9" w:rsidRPr="00D33E17" w:rsidRDefault="003325D9" w:rsidP="007615A5">
          <w:pPr>
            <w:pStyle w:val="Footer"/>
          </w:pPr>
          <w:r w:rsidRPr="00BB6FEF">
            <w:fldChar w:fldCharType="begin"/>
          </w:r>
          <w:r w:rsidRPr="00BB6FEF">
            <w:instrText xml:space="preserve"> DOCVARIABLE "</w:instrText>
          </w:r>
          <w:r>
            <w:instrText>FussAdr</w:instrText>
          </w:r>
          <w:r w:rsidRPr="00BB6FEF">
            <w:instrText xml:space="preserve">" </w:instrText>
          </w:r>
          <w:r w:rsidRPr="00BB6FEF">
            <w:fldChar w:fldCharType="separate"/>
          </w:r>
          <w:r>
            <w:t>OFCOM</w:t>
          </w:r>
          <w:r>
            <w:br/>
            <w:t>Zukunftstrasse 44, 2501 Biel</w:t>
          </w:r>
          <w:r>
            <w:br/>
            <w:t>www.bakom.admin.ch</w:t>
          </w:r>
          <w:r w:rsidRPr="00BB6FEF">
            <w:fldChar w:fldCharType="end"/>
          </w:r>
        </w:p>
      </w:tc>
    </w:tr>
    <w:bookmarkStart w:id="1" w:name="_Hlk112468646"/>
    <w:tr w:rsidR="003325D9" w:rsidRPr="00410143">
      <w:trPr>
        <w:cantSplit/>
        <w:trHeight w:hRule="exact" w:val="540"/>
      </w:trPr>
      <w:tc>
        <w:tcPr>
          <w:tcW w:w="9215" w:type="dxa"/>
          <w:gridSpan w:val="2"/>
          <w:vAlign w:val="bottom"/>
        </w:tcPr>
        <w:p w:rsidR="003325D9" w:rsidRDefault="003325D9" w:rsidP="00361A2F">
          <w:pPr>
            <w:pStyle w:val="Footer"/>
            <w:jc w:val="right"/>
            <w:rPr>
              <w:sz w:val="22"/>
            </w:rPr>
          </w:pPr>
          <w:r>
            <w:rPr>
              <w:b/>
            </w:rPr>
            <w:fldChar w:fldCharType="begin"/>
          </w:r>
          <w:r>
            <w:rPr>
              <w:b/>
            </w:rPr>
            <w:instrText xml:space="preserve"> PAGE </w:instrText>
          </w:r>
          <w:r>
            <w:rPr>
              <w:b/>
            </w:rPr>
            <w:fldChar w:fldCharType="separate"/>
          </w:r>
          <w:r>
            <w:rPr>
              <w:b/>
            </w:rPr>
            <w:t>1</w:t>
          </w:r>
          <w:r>
            <w:rPr>
              <w:b/>
            </w:rPr>
            <w:fldChar w:fldCharType="end"/>
          </w:r>
          <w:r>
            <w:t>/</w:t>
          </w:r>
          <w:r>
            <w:rPr>
              <w:b/>
            </w:rPr>
            <w:fldChar w:fldCharType="begin"/>
          </w:r>
          <w:r>
            <w:rPr>
              <w:b/>
            </w:rPr>
            <w:instrText xml:space="preserve"> NUMPAGES  </w:instrText>
          </w:r>
          <w:r>
            <w:rPr>
              <w:b/>
            </w:rPr>
            <w:fldChar w:fldCharType="separate"/>
          </w:r>
          <w:r>
            <w:rPr>
              <w:b/>
            </w:rPr>
            <w:t>1</w:t>
          </w:r>
          <w:r>
            <w:rPr>
              <w:b/>
            </w:rPr>
            <w:fldChar w:fldCharType="end"/>
          </w:r>
        </w:p>
        <w:p w:rsidR="003325D9" w:rsidRPr="00A94CB9" w:rsidRDefault="003325D9" w:rsidP="00D33E17">
          <w:pPr>
            <w:pStyle w:val="Pfad"/>
          </w:pPr>
        </w:p>
      </w:tc>
    </w:tr>
    <w:bookmarkEnd w:id="1"/>
  </w:tbl>
  <w:p w:rsidR="003325D9" w:rsidRPr="00A94CB9" w:rsidRDefault="003325D9" w:rsidP="00D33E17">
    <w:pPr>
      <w:pStyle w:val="Platzhalter"/>
      <w:rPr>
        <w:lang w:val="de-CH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25D9" w:rsidRDefault="003325D9">
      <w:r>
        <w:separator/>
      </w:r>
    </w:p>
  </w:footnote>
  <w:footnote w:type="continuationSeparator" w:id="0">
    <w:p w:rsidR="003325D9" w:rsidRDefault="003325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25D9" w:rsidRDefault="003325D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214" w:type="dxa"/>
      <w:tblLayout w:type="fixed"/>
      <w:tblCellMar>
        <w:left w:w="71" w:type="dxa"/>
        <w:right w:w="71" w:type="dxa"/>
      </w:tblCellMar>
      <w:tblLook w:val="01E0"/>
    </w:tblPr>
    <w:tblGrid>
      <w:gridCol w:w="9143"/>
    </w:tblGrid>
    <w:tr w:rsidR="003325D9" w:rsidRPr="008F4C12">
      <w:trPr>
        <w:cantSplit/>
        <w:trHeight w:hRule="exact" w:val="420"/>
      </w:trPr>
      <w:tc>
        <w:tcPr>
          <w:tcW w:w="9214" w:type="dxa"/>
        </w:tcPr>
        <w:p w:rsidR="003325D9" w:rsidRPr="00D33E17" w:rsidRDefault="003325D9" w:rsidP="007615A5">
          <w:pPr>
            <w:pStyle w:val="KopfFett"/>
          </w:pPr>
        </w:p>
        <w:p w:rsidR="003325D9" w:rsidRPr="00D33E17" w:rsidRDefault="003325D9" w:rsidP="007615A5">
          <w:pPr>
            <w:pStyle w:val="Header"/>
          </w:pPr>
        </w:p>
      </w:tc>
    </w:tr>
  </w:tbl>
  <w:p w:rsidR="003325D9" w:rsidRPr="00D33E17" w:rsidRDefault="003325D9" w:rsidP="007615A5">
    <w:pPr>
      <w:pStyle w:val="Platzhal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809" w:type="dxa"/>
      <w:tblInd w:w="-595" w:type="dxa"/>
      <w:tblLayout w:type="fixed"/>
      <w:tblCellMar>
        <w:left w:w="71" w:type="dxa"/>
        <w:right w:w="71" w:type="dxa"/>
      </w:tblCellMar>
      <w:tblLook w:val="01E0"/>
    </w:tblPr>
    <w:tblGrid>
      <w:gridCol w:w="4848"/>
      <w:gridCol w:w="4961"/>
    </w:tblGrid>
    <w:tr w:rsidR="003325D9">
      <w:trPr>
        <w:cantSplit/>
        <w:trHeight w:hRule="exact" w:val="1980"/>
      </w:trPr>
      <w:tc>
        <w:tcPr>
          <w:tcW w:w="4848" w:type="dxa"/>
        </w:tcPr>
        <w:p w:rsidR="003325D9" w:rsidRDefault="003325D9" w:rsidP="00E534A0">
          <w:pPr>
            <w:pStyle w:val="Logo"/>
          </w:pPr>
          <w:r w:rsidRPr="00231B4C">
            <w:rPr>
              <w:lang w:val="fr-FR" w:eastAsia="fr-FR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Bild 1" o:spid="_x0000_i1027" type="#_x0000_t75" alt="Logo_sw" style="width:156pt;height:51pt;visibility:visible">
                <v:imagedata r:id="rId1" o:title=""/>
              </v:shape>
            </w:pict>
          </w:r>
        </w:p>
        <w:p w:rsidR="003325D9" w:rsidRPr="00E534A0" w:rsidRDefault="003325D9" w:rsidP="00E534A0">
          <w:pPr>
            <w:pStyle w:val="Logo"/>
          </w:pPr>
          <w:r w:rsidRPr="00231B4C">
            <w:rPr>
              <w:lang w:val="fr-FR" w:eastAsia="fr-FR"/>
            </w:rPr>
            <w:pict>
              <v:shape id="Bild 2" o:spid="_x0000_i1028" type="#_x0000_t75" alt="ch_englisch" style="width:156pt;height:10.5pt;visibility:visible">
                <v:imagedata r:id="rId2" o:title=""/>
              </v:shape>
            </w:pict>
          </w:r>
        </w:p>
      </w:tc>
      <w:tc>
        <w:tcPr>
          <w:tcW w:w="4961" w:type="dxa"/>
        </w:tcPr>
        <w:p w:rsidR="003325D9" w:rsidRPr="00C15ADC" w:rsidRDefault="003325D9" w:rsidP="00D33E17">
          <w:pPr>
            <w:pStyle w:val="KopfDept"/>
            <w:rPr>
              <w:lang w:val="en-US"/>
            </w:rPr>
          </w:pPr>
          <w:r w:rsidRPr="00C15ADC">
            <w:rPr>
              <w:lang w:val="en-US"/>
            </w:rPr>
            <w:fldChar w:fldCharType="begin"/>
          </w:r>
          <w:r w:rsidRPr="00C15ADC">
            <w:rPr>
              <w:lang w:val="en-US"/>
            </w:rPr>
            <w:instrText xml:space="preserve"> DOCVARIABLE "Dept" </w:instrText>
          </w:r>
          <w:r w:rsidRPr="00C15ADC">
            <w:rPr>
              <w:lang w:val="en-US"/>
            </w:rPr>
            <w:fldChar w:fldCharType="separate"/>
          </w:r>
          <w:r>
            <w:rPr>
              <w:lang w:val="en-US"/>
            </w:rPr>
            <w:t>Federal Department of the Environment,</w:t>
          </w:r>
          <w:r>
            <w:rPr>
              <w:lang w:val="en-US"/>
            </w:rPr>
            <w:br/>
            <w:t>Transport, Energy, and Communication</w:t>
          </w:r>
          <w:r w:rsidRPr="00C15ADC">
            <w:rPr>
              <w:lang w:val="en-US"/>
            </w:rPr>
            <w:fldChar w:fldCharType="end"/>
          </w:r>
          <w:r w:rsidRPr="00C15ADC">
            <w:rPr>
              <w:lang w:val="en-US"/>
            </w:rPr>
            <w:t xml:space="preserve"> </w:t>
          </w:r>
          <w:r w:rsidRPr="00C15ADC">
            <w:rPr>
              <w:lang w:val="en-US"/>
            </w:rPr>
            <w:fldChar w:fldCharType="begin"/>
          </w:r>
          <w:r w:rsidRPr="00C15ADC">
            <w:rPr>
              <w:lang w:val="en-US"/>
            </w:rPr>
            <w:instrText xml:space="preserve"> DOCVARIABLE "Deptkurz" </w:instrText>
          </w:r>
          <w:r w:rsidRPr="00C15ADC">
            <w:rPr>
              <w:lang w:val="en-US"/>
            </w:rPr>
            <w:fldChar w:fldCharType="separate"/>
          </w:r>
          <w:r>
            <w:rPr>
              <w:lang w:val="en-US"/>
            </w:rPr>
            <w:t>DETEC</w:t>
          </w:r>
          <w:r w:rsidRPr="00C15ADC">
            <w:rPr>
              <w:lang w:val="en-US"/>
            </w:rPr>
            <w:fldChar w:fldCharType="end"/>
          </w:r>
        </w:p>
        <w:p w:rsidR="003325D9" w:rsidRPr="00C15ADC" w:rsidRDefault="003325D9" w:rsidP="00D33E17">
          <w:pPr>
            <w:pStyle w:val="KopfFett"/>
            <w:rPr>
              <w:lang w:val="en-US"/>
            </w:rPr>
          </w:pPr>
          <w:r w:rsidRPr="00C15ADC">
            <w:rPr>
              <w:lang w:val="en-US"/>
            </w:rPr>
            <w:fldChar w:fldCharType="begin"/>
          </w:r>
          <w:r w:rsidRPr="00C15ADC">
            <w:rPr>
              <w:lang w:val="en-US"/>
            </w:rPr>
            <w:instrText xml:space="preserve"> DOCVARIABLE "Amt" </w:instrText>
          </w:r>
          <w:r w:rsidRPr="00C15ADC">
            <w:rPr>
              <w:lang w:val="en-US"/>
            </w:rPr>
            <w:fldChar w:fldCharType="separate"/>
          </w:r>
          <w:r>
            <w:rPr>
              <w:lang w:val="en-US"/>
            </w:rPr>
            <w:t>Federal Office of Communications</w:t>
          </w:r>
          <w:r w:rsidRPr="00C15ADC">
            <w:rPr>
              <w:lang w:val="en-US"/>
            </w:rPr>
            <w:fldChar w:fldCharType="end"/>
          </w:r>
          <w:r w:rsidRPr="00C15ADC">
            <w:rPr>
              <w:lang w:val="en-US"/>
            </w:rPr>
            <w:t xml:space="preserve"> </w:t>
          </w:r>
          <w:r w:rsidRPr="00C15ADC">
            <w:rPr>
              <w:lang w:val="en-US"/>
            </w:rPr>
            <w:fldChar w:fldCharType="begin"/>
          </w:r>
          <w:r w:rsidRPr="00C15ADC">
            <w:rPr>
              <w:lang w:val="en-US"/>
            </w:rPr>
            <w:instrText xml:space="preserve"> DOCVARIABLE "Amtkurz" </w:instrText>
          </w:r>
          <w:r w:rsidRPr="00C15ADC">
            <w:rPr>
              <w:lang w:val="en-US"/>
            </w:rPr>
            <w:fldChar w:fldCharType="separate"/>
          </w:r>
          <w:r>
            <w:rPr>
              <w:lang w:val="en-US"/>
            </w:rPr>
            <w:t>OFCOM</w:t>
          </w:r>
          <w:r w:rsidRPr="00C15ADC">
            <w:rPr>
              <w:lang w:val="en-US"/>
            </w:rPr>
            <w:fldChar w:fldCharType="end"/>
          </w:r>
        </w:p>
        <w:p w:rsidR="003325D9" w:rsidRPr="00C15ADC" w:rsidRDefault="003325D9" w:rsidP="00D33E17">
          <w:pPr>
            <w:pStyle w:val="Header"/>
            <w:rPr>
              <w:lang w:val="en-US"/>
            </w:rPr>
          </w:pPr>
          <w:r w:rsidRPr="00C15ADC">
            <w:rPr>
              <w:lang w:val="en-US"/>
            </w:rPr>
            <w:fldChar w:fldCharType="begin"/>
          </w:r>
          <w:r w:rsidRPr="00C15ADC">
            <w:rPr>
              <w:lang w:val="en-US"/>
            </w:rPr>
            <w:instrText xml:space="preserve"> DOCVARIABLE "OrgEinheit" </w:instrText>
          </w:r>
          <w:r w:rsidRPr="00C15ADC">
            <w:rPr>
              <w:lang w:val="en-US"/>
            </w:rPr>
            <w:fldChar w:fldCharType="separate"/>
          </w:r>
          <w:r>
            <w:rPr>
              <w:lang w:val="en-US"/>
            </w:rPr>
            <w:t>Frequency Management Division</w:t>
          </w:r>
          <w:r w:rsidRPr="00C15ADC">
            <w:rPr>
              <w:lang w:val="en-US"/>
            </w:rPr>
            <w:fldChar w:fldCharType="end"/>
          </w:r>
        </w:p>
      </w:tc>
    </w:tr>
  </w:tbl>
  <w:p w:rsidR="003325D9" w:rsidRPr="00D33E17" w:rsidRDefault="003325D9" w:rsidP="007615A5">
    <w:pPr>
      <w:pStyle w:val="Platzhal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960D13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F19814F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BD46BE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A88EB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87672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9B47DD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1365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6446B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916C6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89E6A2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D695BA8"/>
    <w:multiLevelType w:val="hybridMultilevel"/>
    <w:tmpl w:val="17DE13FA"/>
    <w:lvl w:ilvl="0" w:tplc="3DAC4820">
      <w:start w:val="1"/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w w:val="100"/>
        <w:kern w:val="0"/>
        <w:position w:val="0"/>
        <w:sz w:val="22"/>
        <w:vertAlign w:val="baseline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7C95ACA"/>
    <w:multiLevelType w:val="hybridMultilevel"/>
    <w:tmpl w:val="978A1B18"/>
    <w:lvl w:ilvl="0" w:tplc="C8BAFE2E">
      <w:start w:val="1"/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w w:val="100"/>
        <w:kern w:val="0"/>
        <w:position w:val="0"/>
        <w:sz w:val="12"/>
        <w:vertAlign w:val="baseline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E9B3A9A"/>
    <w:multiLevelType w:val="hybridMultilevel"/>
    <w:tmpl w:val="102A645A"/>
    <w:lvl w:ilvl="0" w:tplc="F21237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8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6C25091C"/>
    <w:multiLevelType w:val="multilevel"/>
    <w:tmpl w:val="17DE13FA"/>
    <w:lvl w:ilvl="0">
      <w:start w:val="1"/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w w:val="100"/>
        <w:kern w:val="0"/>
        <w:position w:val="0"/>
        <w:sz w:val="22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9"/>
  <w:autoHyphenation/>
  <w:hyphenationZone w:val="425"/>
  <w:drawingGridHorizontalSpacing w:val="142"/>
  <w:drawingGridVerticalSpacing w:val="142"/>
  <w:doNotUseMarginsForDrawingGridOrigin/>
  <w:drawingGridVerticalOrigin w:val="26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mt" w:val="Federal Office of Communications"/>
    <w:docVar w:name="Amtkurz" w:val="OFCOM"/>
    <w:docVar w:name="Dept" w:val="Federal Department of the Environment,_Transport, Energy, and Communication"/>
    <w:docVar w:name="Deptkurz" w:val="DETEC"/>
    <w:docVar w:name="docvar_Amt_AbsAdrD" w:val="Postfach"/>
    <w:docVar w:name="docvar_Amt_AbsAdrE" w:val="P.O. Box"/>
    <w:docVar w:name="docvar_Amt_AbsAdrF" w:val="Case postale"/>
    <w:docVar w:name="docvar_Amt_AbsAdrI" w:val="Casella postale"/>
    <w:docVar w:name="docvar_Amt_AbsOrtD" w:val="2501 Biel"/>
    <w:docVar w:name="docvar_Amt_AbsOrtE" w:val="2501 Biel, Switzerland"/>
    <w:docVar w:name="docvar_Amt_AbsOrtF" w:val="2501 Bienne"/>
    <w:docVar w:name="docvar_Amt_AbsOrtI" w:val="2501 Bienne"/>
    <w:docVar w:name="docvar_Amt_AmtD" w:val="Bundesamt für Kommunikation"/>
    <w:docVar w:name="docvar_Amt_AmtE" w:val="Federal Office of Communications"/>
    <w:docVar w:name="docvar_Amt_AmtF" w:val="Office fédéral de la communication"/>
    <w:docVar w:name="docvar_Amt_AmtI" w:val="Ufficio federale delle comunicazioni"/>
    <w:docVar w:name="docvar_Amt_AmtkurzD" w:val="BAKOM"/>
    <w:docVar w:name="docvar_Amt_AmtkurzE" w:val="OFCOM"/>
    <w:docVar w:name="docvar_Amt_AmtkurzF" w:val="OFCOM"/>
    <w:docVar w:name="docvar_Amt_AmtkurzI" w:val="UFCOM"/>
    <w:docVar w:name="docvar_Amt_DeptD" w:val="Eidgenössisches Departement für_Umwelt, Verkehr, Energie und Kommunikation"/>
    <w:docVar w:name="docvar_Amt_DeptE" w:val="Federal Department of the Environment,_Transport, Energy, and Communication"/>
    <w:docVar w:name="docvar_Amt_DeptF" w:val="Département fédéral de l'environnement,_des transports, de l'énergie et de la communication"/>
    <w:docVar w:name="docvar_Amt_DeptI" w:val="Dipartimento federale dell’ambiente,_dei trasporti, dell’energia e delle comunicazioni"/>
    <w:docVar w:name="docvar_Amt_DeptkurzD" w:val="UVEK"/>
    <w:docVar w:name="docvar_Amt_DeptkurzE" w:val="DETEC"/>
    <w:docVar w:name="docvar_Amt_DeptkurzF" w:val="DETEC"/>
    <w:docVar w:name="docvar_Amt_DeptkurzI" w:val="DATEC"/>
    <w:docVar w:name="docvar_Amt_Fax" w:val="+41 32 327 55 55"/>
    <w:docVar w:name="docvar_Amt_Homepage" w:val="www.bakom.admin.ch"/>
    <w:docVar w:name="docvar_Amt_PostAdrD" w:val="Postfach, 2501 Biel"/>
    <w:docVar w:name="docvar_Amt_PostAdrE" w:val="P.O. Box, 2501 Biel"/>
    <w:docVar w:name="docvar_Amt_PostAdrF" w:val="Case postale, 2501 Bienne"/>
    <w:docVar w:name="docvar_Amt_PostAdrI" w:val="Casella postale, 2501 Bienne"/>
    <w:docVar w:name="docvar_Amt_Tel" w:val="+41 32 327 55 11"/>
    <w:docVar w:name="docvar_logo2" w:val="kein_Wappen"/>
    <w:docVar w:name="docvar_User_AbteilungD" w:val="Abteilung Frequenzmanagement"/>
    <w:docVar w:name="docvar_User_AbteilungE" w:val="Frequency Management Division"/>
    <w:docVar w:name="docvar_User_AbteilungF" w:val="Division Gestion des fréquences"/>
    <w:docVar w:name="docvar_User_AbteilungI" w:val="Divisione Gestione delle frequenze"/>
    <w:docVar w:name="docvar_User_EMail" w:val="ariane.urfer@bakom.admin.ch"/>
    <w:docVar w:name="docvar_User_FunktionD" w:val="Sekretärin Abteilung Frequenzmanagement"/>
    <w:docVar w:name="docvar_User_FunktionE" w:val="Division Secretary Frequency Management"/>
    <w:docVar w:name="docvar_User_FunktionF" w:val="Secrétaire de la division Gestion des fréquences"/>
    <w:docVar w:name="docvar_User_FunktionI" w:val="Segretariato Divisione Gestione delle frequenze"/>
    <w:docVar w:name="docvar_User_GrussnameD" w:val="Ariane Urfer"/>
    <w:docVar w:name="docvar_User_GrussnameE" w:val="Ariane Urfer"/>
    <w:docVar w:name="docvar_User_GrussnameF" w:val="Ariane Urfer"/>
    <w:docVar w:name="docvar_User_GrussnameI" w:val="Ariane Urfer"/>
    <w:docVar w:name="docvar_User_Kurzzeichen" w:val="ura"/>
    <w:docVar w:name="docvar_User_Nachname" w:val="Urfer"/>
    <w:docVar w:name="docvar_User_persFax" w:val="032 327 57 77 "/>
    <w:docVar w:name="docvar_User_persTel" w:val="032 327 57 11"/>
    <w:docVar w:name="docvar_User_SektionD" w:val=" "/>
    <w:docVar w:name="docvar_User_SektionE" w:val=" "/>
    <w:docVar w:name="docvar_User_SektionF" w:val=" "/>
    <w:docVar w:name="docvar_User_SektionI" w:val=" "/>
    <w:docVar w:name="docvar_User_Sprache" w:val="D"/>
    <w:docVar w:name="docvar_User_StaoAdrD" w:val="Zukunftstrasse 44"/>
    <w:docVar w:name="docvar_User_StaoAdrE" w:val="Zukunftstrasse 44"/>
    <w:docVar w:name="docvar_User_StaoAdrF" w:val="Rue de l'Avenir 44"/>
    <w:docVar w:name="docvar_User_StaoAdrI" w:val="Rue de l'Avenir 44"/>
    <w:docVar w:name="docvar_User_StaoOrtD" w:val="Biel"/>
    <w:docVar w:name="docvar_User_StaoOrtE" w:val="Biel"/>
    <w:docVar w:name="docvar_User_StaoOrtF" w:val="Bienne"/>
    <w:docVar w:name="docvar_User_StaoOrtI" w:val="Bienne"/>
    <w:docVar w:name="docvar_User_StaoPLZ" w:val="2501"/>
    <w:docVar w:name="docvar_User_Vorname" w:val="Ariane"/>
    <w:docVar w:name="FussAdr" w:val="OFCOM_Zukunftstrasse 44, 2501 Biel_www.bakom.admin.ch"/>
    <w:docVar w:name="Kurzzeichen" w:val="ura"/>
    <w:docVar w:name="OrgEinheit" w:val="Frequency Management Division"/>
    <w:docVar w:name="Ort" w:val="Biel"/>
    <w:docVar w:name="PostAbs" w:val="OFCOM, ura, 2501 Biel, Switzerland"/>
    <w:docVar w:name="Unterschrift" w:val="Ariane Urfer_Division Secretary Frequency Management"/>
  </w:docVars>
  <w:rsids>
    <w:rsidRoot w:val="00B93711"/>
    <w:rsid w:val="00013E9E"/>
    <w:rsid w:val="00021235"/>
    <w:rsid w:val="000431E7"/>
    <w:rsid w:val="00055E0B"/>
    <w:rsid w:val="00063824"/>
    <w:rsid w:val="00066648"/>
    <w:rsid w:val="000710D6"/>
    <w:rsid w:val="000760FF"/>
    <w:rsid w:val="00091E81"/>
    <w:rsid w:val="00096834"/>
    <w:rsid w:val="000B20A6"/>
    <w:rsid w:val="000B323E"/>
    <w:rsid w:val="000C4950"/>
    <w:rsid w:val="000C5164"/>
    <w:rsid w:val="000C6166"/>
    <w:rsid w:val="000D1DB6"/>
    <w:rsid w:val="000D3EA4"/>
    <w:rsid w:val="000E5BCE"/>
    <w:rsid w:val="000F0268"/>
    <w:rsid w:val="000F2499"/>
    <w:rsid w:val="000F6C22"/>
    <w:rsid w:val="00106A68"/>
    <w:rsid w:val="00107088"/>
    <w:rsid w:val="001210F4"/>
    <w:rsid w:val="00124C3B"/>
    <w:rsid w:val="001309BE"/>
    <w:rsid w:val="001323EA"/>
    <w:rsid w:val="001377BA"/>
    <w:rsid w:val="00170FB0"/>
    <w:rsid w:val="00173DDD"/>
    <w:rsid w:val="00177BD1"/>
    <w:rsid w:val="00183624"/>
    <w:rsid w:val="00190D40"/>
    <w:rsid w:val="001A2A79"/>
    <w:rsid w:val="001A2CBA"/>
    <w:rsid w:val="001C2A0F"/>
    <w:rsid w:val="001C357F"/>
    <w:rsid w:val="001E21AC"/>
    <w:rsid w:val="00201DE2"/>
    <w:rsid w:val="00202E62"/>
    <w:rsid w:val="00212F93"/>
    <w:rsid w:val="00220CB7"/>
    <w:rsid w:val="0022328C"/>
    <w:rsid w:val="00227852"/>
    <w:rsid w:val="002303B2"/>
    <w:rsid w:val="00231B4C"/>
    <w:rsid w:val="00244D6E"/>
    <w:rsid w:val="0024561A"/>
    <w:rsid w:val="002456C5"/>
    <w:rsid w:val="00251E83"/>
    <w:rsid w:val="002645EB"/>
    <w:rsid w:val="00266BE3"/>
    <w:rsid w:val="002672C6"/>
    <w:rsid w:val="0027070E"/>
    <w:rsid w:val="00274EC0"/>
    <w:rsid w:val="00284EFC"/>
    <w:rsid w:val="00291CF4"/>
    <w:rsid w:val="002A1A16"/>
    <w:rsid w:val="002A5173"/>
    <w:rsid w:val="002C4325"/>
    <w:rsid w:val="002D2D89"/>
    <w:rsid w:val="002D3C96"/>
    <w:rsid w:val="002D6877"/>
    <w:rsid w:val="002E0238"/>
    <w:rsid w:val="002E0B7F"/>
    <w:rsid w:val="002E10BA"/>
    <w:rsid w:val="002E2138"/>
    <w:rsid w:val="002E40F1"/>
    <w:rsid w:val="002E4323"/>
    <w:rsid w:val="002E769A"/>
    <w:rsid w:val="00303134"/>
    <w:rsid w:val="00304001"/>
    <w:rsid w:val="0030513C"/>
    <w:rsid w:val="00311DA5"/>
    <w:rsid w:val="00313E4E"/>
    <w:rsid w:val="003325D9"/>
    <w:rsid w:val="00335674"/>
    <w:rsid w:val="003367E7"/>
    <w:rsid w:val="00337B2F"/>
    <w:rsid w:val="00340B3F"/>
    <w:rsid w:val="00342CF5"/>
    <w:rsid w:val="003440F3"/>
    <w:rsid w:val="00347408"/>
    <w:rsid w:val="00361A2F"/>
    <w:rsid w:val="0037106F"/>
    <w:rsid w:val="00374B91"/>
    <w:rsid w:val="003819A6"/>
    <w:rsid w:val="00396A50"/>
    <w:rsid w:val="003979D9"/>
    <w:rsid w:val="003A5B7A"/>
    <w:rsid w:val="003B33CC"/>
    <w:rsid w:val="003B4135"/>
    <w:rsid w:val="003B5BA0"/>
    <w:rsid w:val="003B7E40"/>
    <w:rsid w:val="003C0FF9"/>
    <w:rsid w:val="003C6F0D"/>
    <w:rsid w:val="003C7C29"/>
    <w:rsid w:val="003D3B27"/>
    <w:rsid w:val="003D7949"/>
    <w:rsid w:val="00400839"/>
    <w:rsid w:val="00410143"/>
    <w:rsid w:val="004607A7"/>
    <w:rsid w:val="0046729D"/>
    <w:rsid w:val="004717A6"/>
    <w:rsid w:val="00475C47"/>
    <w:rsid w:val="00484D92"/>
    <w:rsid w:val="004874EE"/>
    <w:rsid w:val="00491142"/>
    <w:rsid w:val="00495ACE"/>
    <w:rsid w:val="004A4C6F"/>
    <w:rsid w:val="004B3C6D"/>
    <w:rsid w:val="004C33E4"/>
    <w:rsid w:val="004C4923"/>
    <w:rsid w:val="004E195B"/>
    <w:rsid w:val="004E57FF"/>
    <w:rsid w:val="004F6CB6"/>
    <w:rsid w:val="00505225"/>
    <w:rsid w:val="00520B33"/>
    <w:rsid w:val="0052414D"/>
    <w:rsid w:val="0052739C"/>
    <w:rsid w:val="00532313"/>
    <w:rsid w:val="005325A6"/>
    <w:rsid w:val="00532B1B"/>
    <w:rsid w:val="00532CA2"/>
    <w:rsid w:val="005352FE"/>
    <w:rsid w:val="005377E4"/>
    <w:rsid w:val="00552805"/>
    <w:rsid w:val="00553389"/>
    <w:rsid w:val="00554096"/>
    <w:rsid w:val="005550C0"/>
    <w:rsid w:val="005715B0"/>
    <w:rsid w:val="005778DA"/>
    <w:rsid w:val="00582C89"/>
    <w:rsid w:val="00592A11"/>
    <w:rsid w:val="00597231"/>
    <w:rsid w:val="005A055E"/>
    <w:rsid w:val="005A3279"/>
    <w:rsid w:val="005A4EBF"/>
    <w:rsid w:val="005C0280"/>
    <w:rsid w:val="005D6A29"/>
    <w:rsid w:val="005D751E"/>
    <w:rsid w:val="005E383B"/>
    <w:rsid w:val="005F4555"/>
    <w:rsid w:val="005F5B81"/>
    <w:rsid w:val="00606560"/>
    <w:rsid w:val="006134CF"/>
    <w:rsid w:val="00620DBF"/>
    <w:rsid w:val="00621379"/>
    <w:rsid w:val="00625014"/>
    <w:rsid w:val="00636F2D"/>
    <w:rsid w:val="00641BAF"/>
    <w:rsid w:val="006426D1"/>
    <w:rsid w:val="006463A2"/>
    <w:rsid w:val="00657739"/>
    <w:rsid w:val="006613B3"/>
    <w:rsid w:val="006672CA"/>
    <w:rsid w:val="006677BC"/>
    <w:rsid w:val="00682C06"/>
    <w:rsid w:val="006852B5"/>
    <w:rsid w:val="006963F4"/>
    <w:rsid w:val="006A32CF"/>
    <w:rsid w:val="006A5373"/>
    <w:rsid w:val="006B5CEF"/>
    <w:rsid w:val="006C5E86"/>
    <w:rsid w:val="006D013E"/>
    <w:rsid w:val="006D2197"/>
    <w:rsid w:val="006D75E6"/>
    <w:rsid w:val="006D768A"/>
    <w:rsid w:val="006E57D9"/>
    <w:rsid w:val="00700AAA"/>
    <w:rsid w:val="007144E4"/>
    <w:rsid w:val="00716CD4"/>
    <w:rsid w:val="007237A0"/>
    <w:rsid w:val="007272FF"/>
    <w:rsid w:val="0072789E"/>
    <w:rsid w:val="007312FC"/>
    <w:rsid w:val="00743A40"/>
    <w:rsid w:val="0074687D"/>
    <w:rsid w:val="007533BA"/>
    <w:rsid w:val="0076126C"/>
    <w:rsid w:val="007615A5"/>
    <w:rsid w:val="00764F1F"/>
    <w:rsid w:val="00785073"/>
    <w:rsid w:val="0078587B"/>
    <w:rsid w:val="00785F9D"/>
    <w:rsid w:val="00794E43"/>
    <w:rsid w:val="007A29ED"/>
    <w:rsid w:val="007A70CD"/>
    <w:rsid w:val="007A7ABD"/>
    <w:rsid w:val="007B3A5C"/>
    <w:rsid w:val="007C2986"/>
    <w:rsid w:val="007C58FC"/>
    <w:rsid w:val="007E487B"/>
    <w:rsid w:val="007E7360"/>
    <w:rsid w:val="007E79AC"/>
    <w:rsid w:val="00803395"/>
    <w:rsid w:val="008044E5"/>
    <w:rsid w:val="00806727"/>
    <w:rsid w:val="0082217E"/>
    <w:rsid w:val="008248FE"/>
    <w:rsid w:val="00830419"/>
    <w:rsid w:val="008305B0"/>
    <w:rsid w:val="00830854"/>
    <w:rsid w:val="008375A1"/>
    <w:rsid w:val="008463A0"/>
    <w:rsid w:val="0085767B"/>
    <w:rsid w:val="00872981"/>
    <w:rsid w:val="0088508A"/>
    <w:rsid w:val="0088561D"/>
    <w:rsid w:val="008935CE"/>
    <w:rsid w:val="008A1935"/>
    <w:rsid w:val="008A4E4B"/>
    <w:rsid w:val="008A6EB9"/>
    <w:rsid w:val="008B4229"/>
    <w:rsid w:val="008B5DA9"/>
    <w:rsid w:val="008C3E0E"/>
    <w:rsid w:val="008D3666"/>
    <w:rsid w:val="008D3B23"/>
    <w:rsid w:val="008F4C12"/>
    <w:rsid w:val="00906824"/>
    <w:rsid w:val="00920ED4"/>
    <w:rsid w:val="009252E5"/>
    <w:rsid w:val="00930E7F"/>
    <w:rsid w:val="00933DB8"/>
    <w:rsid w:val="00934DB5"/>
    <w:rsid w:val="00940C0E"/>
    <w:rsid w:val="0094190E"/>
    <w:rsid w:val="0097097A"/>
    <w:rsid w:val="009831D3"/>
    <w:rsid w:val="009B3921"/>
    <w:rsid w:val="009C30CF"/>
    <w:rsid w:val="009C5FC9"/>
    <w:rsid w:val="009D3ACC"/>
    <w:rsid w:val="009D42B6"/>
    <w:rsid w:val="009D59EF"/>
    <w:rsid w:val="009D5CEB"/>
    <w:rsid w:val="009E0092"/>
    <w:rsid w:val="009E4C25"/>
    <w:rsid w:val="009E6770"/>
    <w:rsid w:val="009F6769"/>
    <w:rsid w:val="00A36E6B"/>
    <w:rsid w:val="00A5041B"/>
    <w:rsid w:val="00A51ADD"/>
    <w:rsid w:val="00A57526"/>
    <w:rsid w:val="00A60183"/>
    <w:rsid w:val="00A65818"/>
    <w:rsid w:val="00A82DA0"/>
    <w:rsid w:val="00A94CB9"/>
    <w:rsid w:val="00AA0DA8"/>
    <w:rsid w:val="00AA464E"/>
    <w:rsid w:val="00AB31CC"/>
    <w:rsid w:val="00AB7921"/>
    <w:rsid w:val="00AC2DEE"/>
    <w:rsid w:val="00AC3CE7"/>
    <w:rsid w:val="00AC4B8D"/>
    <w:rsid w:val="00AC6BD2"/>
    <w:rsid w:val="00AE189D"/>
    <w:rsid w:val="00AE2F51"/>
    <w:rsid w:val="00AF2B46"/>
    <w:rsid w:val="00AF61AA"/>
    <w:rsid w:val="00AF7447"/>
    <w:rsid w:val="00B038F5"/>
    <w:rsid w:val="00B65DE7"/>
    <w:rsid w:val="00B808EF"/>
    <w:rsid w:val="00B919ED"/>
    <w:rsid w:val="00B93711"/>
    <w:rsid w:val="00BA1484"/>
    <w:rsid w:val="00BA3242"/>
    <w:rsid w:val="00BB6FEF"/>
    <w:rsid w:val="00BC4DD9"/>
    <w:rsid w:val="00BD4FEB"/>
    <w:rsid w:val="00BD548D"/>
    <w:rsid w:val="00BE1561"/>
    <w:rsid w:val="00BE4277"/>
    <w:rsid w:val="00BE520D"/>
    <w:rsid w:val="00BE559F"/>
    <w:rsid w:val="00BE5AE8"/>
    <w:rsid w:val="00BF0288"/>
    <w:rsid w:val="00BF0ED3"/>
    <w:rsid w:val="00BF3796"/>
    <w:rsid w:val="00BF674E"/>
    <w:rsid w:val="00C00313"/>
    <w:rsid w:val="00C15ADC"/>
    <w:rsid w:val="00C25648"/>
    <w:rsid w:val="00C30487"/>
    <w:rsid w:val="00C359A9"/>
    <w:rsid w:val="00C36854"/>
    <w:rsid w:val="00C51A94"/>
    <w:rsid w:val="00C529F1"/>
    <w:rsid w:val="00C55518"/>
    <w:rsid w:val="00C57905"/>
    <w:rsid w:val="00C60AE8"/>
    <w:rsid w:val="00C60CF4"/>
    <w:rsid w:val="00C733C7"/>
    <w:rsid w:val="00C74FE8"/>
    <w:rsid w:val="00C77DFB"/>
    <w:rsid w:val="00C87D4E"/>
    <w:rsid w:val="00C91461"/>
    <w:rsid w:val="00CA790C"/>
    <w:rsid w:val="00CB0235"/>
    <w:rsid w:val="00CB089C"/>
    <w:rsid w:val="00CC53EA"/>
    <w:rsid w:val="00CD0992"/>
    <w:rsid w:val="00CD1D61"/>
    <w:rsid w:val="00CD5EC6"/>
    <w:rsid w:val="00CD75B6"/>
    <w:rsid w:val="00CE708B"/>
    <w:rsid w:val="00CF3A59"/>
    <w:rsid w:val="00D0013D"/>
    <w:rsid w:val="00D21742"/>
    <w:rsid w:val="00D33E17"/>
    <w:rsid w:val="00D454C8"/>
    <w:rsid w:val="00D51D52"/>
    <w:rsid w:val="00D523DC"/>
    <w:rsid w:val="00D56973"/>
    <w:rsid w:val="00D604F3"/>
    <w:rsid w:val="00D60E88"/>
    <w:rsid w:val="00D67133"/>
    <w:rsid w:val="00D70768"/>
    <w:rsid w:val="00D8084A"/>
    <w:rsid w:val="00D926B2"/>
    <w:rsid w:val="00D964E5"/>
    <w:rsid w:val="00DA04AC"/>
    <w:rsid w:val="00DB48E2"/>
    <w:rsid w:val="00DC460A"/>
    <w:rsid w:val="00DD2809"/>
    <w:rsid w:val="00DD7639"/>
    <w:rsid w:val="00DF1DCE"/>
    <w:rsid w:val="00DF35BC"/>
    <w:rsid w:val="00DF5627"/>
    <w:rsid w:val="00DF77C2"/>
    <w:rsid w:val="00E01B5B"/>
    <w:rsid w:val="00E02AB6"/>
    <w:rsid w:val="00E03D41"/>
    <w:rsid w:val="00E04988"/>
    <w:rsid w:val="00E0527B"/>
    <w:rsid w:val="00E25B5C"/>
    <w:rsid w:val="00E3170C"/>
    <w:rsid w:val="00E407A9"/>
    <w:rsid w:val="00E534A0"/>
    <w:rsid w:val="00E57E02"/>
    <w:rsid w:val="00E85677"/>
    <w:rsid w:val="00E91DD4"/>
    <w:rsid w:val="00EA0CA7"/>
    <w:rsid w:val="00EA1F32"/>
    <w:rsid w:val="00EA27C9"/>
    <w:rsid w:val="00EC2F5C"/>
    <w:rsid w:val="00EC5C12"/>
    <w:rsid w:val="00ED254B"/>
    <w:rsid w:val="00ED2AE8"/>
    <w:rsid w:val="00EF3638"/>
    <w:rsid w:val="00EF624F"/>
    <w:rsid w:val="00F053A9"/>
    <w:rsid w:val="00F13731"/>
    <w:rsid w:val="00F20134"/>
    <w:rsid w:val="00F227B9"/>
    <w:rsid w:val="00F25C3D"/>
    <w:rsid w:val="00F62E84"/>
    <w:rsid w:val="00F65C5F"/>
    <w:rsid w:val="00F66229"/>
    <w:rsid w:val="00F67A09"/>
    <w:rsid w:val="00F7032A"/>
    <w:rsid w:val="00F70367"/>
    <w:rsid w:val="00F80567"/>
    <w:rsid w:val="00FB4001"/>
    <w:rsid w:val="00FB639F"/>
    <w:rsid w:val="00FC3FC3"/>
    <w:rsid w:val="00FC6536"/>
    <w:rsid w:val="00FC796E"/>
    <w:rsid w:val="00FC7D56"/>
    <w:rsid w:val="00FD7289"/>
    <w:rsid w:val="00FE4209"/>
    <w:rsid w:val="00FE4C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City"/>
  <w:smartTagType w:namespaceuri="urn:schemas-microsoft-com:office:smarttags" w:name="place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229"/>
    <w:pPr>
      <w:spacing w:line="260" w:lineRule="exact"/>
    </w:pPr>
    <w:rPr>
      <w:rFonts w:ascii="Arial" w:hAnsi="Arial"/>
      <w:sz w:val="20"/>
      <w:szCs w:val="20"/>
      <w:lang w:val="en-GB" w:eastAsia="de-CH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615A5"/>
    <w:pPr>
      <w:keepNext/>
      <w:spacing w:line="480" w:lineRule="exact"/>
      <w:outlineLvl w:val="0"/>
    </w:pPr>
    <w:rPr>
      <w:rFonts w:cs="Arial"/>
      <w:b/>
      <w:bCs/>
      <w:kern w:val="28"/>
      <w:sz w:val="42"/>
      <w:szCs w:val="4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615A5"/>
    <w:pPr>
      <w:keepNext/>
      <w:spacing w:line="340" w:lineRule="exact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615A5"/>
    <w:pPr>
      <w:keepNext/>
      <w:outlineLvl w:val="2"/>
    </w:pPr>
    <w:rPr>
      <w:rFonts w:cs="Arial"/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87AED"/>
    <w:rPr>
      <w:rFonts w:asciiTheme="majorHAnsi" w:eastAsiaTheme="majorEastAsia" w:hAnsiTheme="majorHAnsi" w:cstheme="majorBidi"/>
      <w:b/>
      <w:bCs/>
      <w:kern w:val="32"/>
      <w:sz w:val="32"/>
      <w:szCs w:val="32"/>
      <w:lang w:val="en-GB" w:eastAsia="de-CH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87AED"/>
    <w:rPr>
      <w:rFonts w:asciiTheme="majorHAnsi" w:eastAsiaTheme="majorEastAsia" w:hAnsiTheme="majorHAnsi" w:cstheme="majorBidi"/>
      <w:b/>
      <w:bCs/>
      <w:i/>
      <w:iCs/>
      <w:sz w:val="28"/>
      <w:szCs w:val="28"/>
      <w:lang w:val="en-GB" w:eastAsia="de-CH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87AED"/>
    <w:rPr>
      <w:rFonts w:asciiTheme="majorHAnsi" w:eastAsiaTheme="majorEastAsia" w:hAnsiTheme="majorHAnsi" w:cstheme="majorBidi"/>
      <w:b/>
      <w:bCs/>
      <w:sz w:val="26"/>
      <w:szCs w:val="26"/>
      <w:lang w:val="en-GB" w:eastAsia="de-CH"/>
    </w:rPr>
  </w:style>
  <w:style w:type="paragraph" w:styleId="Header">
    <w:name w:val="header"/>
    <w:basedOn w:val="Normal"/>
    <w:link w:val="HeaderChar"/>
    <w:uiPriority w:val="99"/>
    <w:rsid w:val="00304001"/>
    <w:pPr>
      <w:suppressAutoHyphens/>
      <w:spacing w:line="200" w:lineRule="exact"/>
    </w:pPr>
    <w:rPr>
      <w:noProof/>
      <w:sz w:val="15"/>
      <w:lang w:val="de-CH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187AED"/>
    <w:rPr>
      <w:rFonts w:ascii="Arial" w:hAnsi="Arial"/>
      <w:sz w:val="20"/>
      <w:szCs w:val="20"/>
      <w:lang w:val="en-GB" w:eastAsia="de-CH"/>
    </w:rPr>
  </w:style>
  <w:style w:type="paragraph" w:styleId="Footer">
    <w:name w:val="footer"/>
    <w:basedOn w:val="Normal"/>
    <w:link w:val="FooterChar"/>
    <w:uiPriority w:val="99"/>
    <w:rsid w:val="00304001"/>
    <w:pPr>
      <w:suppressAutoHyphens/>
      <w:spacing w:line="200" w:lineRule="exact"/>
    </w:pPr>
    <w:rPr>
      <w:noProof/>
      <w:sz w:val="15"/>
      <w:szCs w:val="15"/>
      <w:lang w:val="de-CH"/>
    </w:rPr>
  </w:style>
  <w:style w:type="character" w:customStyle="1" w:styleId="FooterChar">
    <w:name w:val="Footer Char"/>
    <w:basedOn w:val="DefaultParagraphFont"/>
    <w:link w:val="Footer"/>
    <w:uiPriority w:val="99"/>
    <w:locked/>
    <w:rsid w:val="00361A2F"/>
    <w:rPr>
      <w:rFonts w:ascii="Arial" w:hAnsi="Arial" w:cs="Times New Roman"/>
      <w:noProof/>
      <w:sz w:val="15"/>
      <w:szCs w:val="15"/>
    </w:rPr>
  </w:style>
  <w:style w:type="paragraph" w:customStyle="1" w:styleId="KopfFett">
    <w:name w:val="KopfFett"/>
    <w:basedOn w:val="Header"/>
    <w:next w:val="Header"/>
    <w:uiPriority w:val="99"/>
    <w:rsid w:val="008D3666"/>
    <w:rPr>
      <w:b/>
    </w:rPr>
  </w:style>
  <w:style w:type="paragraph" w:customStyle="1" w:styleId="KopfDept">
    <w:name w:val="KopfDept"/>
    <w:basedOn w:val="Header"/>
    <w:next w:val="KopfFett"/>
    <w:uiPriority w:val="99"/>
    <w:rsid w:val="008D3666"/>
    <w:pPr>
      <w:spacing w:after="100"/>
      <w:contextualSpacing/>
    </w:pPr>
  </w:style>
  <w:style w:type="paragraph" w:customStyle="1" w:styleId="Logo">
    <w:name w:val="Logo"/>
    <w:uiPriority w:val="99"/>
    <w:rsid w:val="009E0092"/>
    <w:rPr>
      <w:rFonts w:ascii="Arial" w:hAnsi="Arial"/>
      <w:noProof/>
      <w:sz w:val="15"/>
      <w:szCs w:val="20"/>
      <w:lang w:val="de-CH" w:eastAsia="de-CH"/>
    </w:rPr>
  </w:style>
  <w:style w:type="paragraph" w:customStyle="1" w:styleId="Post">
    <w:name w:val="Post"/>
    <w:basedOn w:val="Normal"/>
    <w:next w:val="Normal"/>
    <w:uiPriority w:val="99"/>
    <w:rsid w:val="002303B2"/>
    <w:pPr>
      <w:spacing w:after="140" w:line="200" w:lineRule="exact"/>
    </w:pPr>
    <w:rPr>
      <w:sz w:val="14"/>
      <w:u w:val="single"/>
    </w:rPr>
  </w:style>
  <w:style w:type="paragraph" w:customStyle="1" w:styleId="Ref">
    <w:name w:val="Ref"/>
    <w:basedOn w:val="Normal"/>
    <w:next w:val="Normal"/>
    <w:uiPriority w:val="99"/>
    <w:rsid w:val="009C5FC9"/>
    <w:pPr>
      <w:spacing w:line="200" w:lineRule="exact"/>
    </w:pPr>
    <w:rPr>
      <w:sz w:val="15"/>
    </w:rPr>
  </w:style>
  <w:style w:type="paragraph" w:styleId="BalloonText">
    <w:name w:val="Balloon Text"/>
    <w:basedOn w:val="Normal"/>
    <w:link w:val="BalloonTextChar"/>
    <w:uiPriority w:val="99"/>
    <w:semiHidden/>
    <w:rsid w:val="006A537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7AED"/>
    <w:rPr>
      <w:sz w:val="0"/>
      <w:szCs w:val="0"/>
      <w:lang w:val="en-GB" w:eastAsia="de-CH"/>
    </w:rPr>
  </w:style>
  <w:style w:type="paragraph" w:customStyle="1" w:styleId="Pfad">
    <w:name w:val="Pfad"/>
    <w:next w:val="Footer"/>
    <w:uiPriority w:val="99"/>
    <w:rsid w:val="005377E4"/>
    <w:pPr>
      <w:spacing w:line="160" w:lineRule="exact"/>
    </w:pPr>
    <w:rPr>
      <w:rFonts w:ascii="Arial" w:hAnsi="Arial"/>
      <w:noProof/>
      <w:sz w:val="12"/>
      <w:szCs w:val="12"/>
      <w:lang w:val="de-CH" w:eastAsia="de-CH"/>
    </w:rPr>
  </w:style>
  <w:style w:type="character" w:styleId="Hyperlink">
    <w:name w:val="Hyperlink"/>
    <w:basedOn w:val="DefaultParagraphFont"/>
    <w:uiPriority w:val="99"/>
    <w:rsid w:val="00682C06"/>
    <w:rPr>
      <w:rFonts w:cs="Times New Roman"/>
      <w:color w:val="0000FF"/>
      <w:u w:val="single"/>
    </w:rPr>
  </w:style>
  <w:style w:type="paragraph" w:customStyle="1" w:styleId="Seite">
    <w:name w:val="Seite"/>
    <w:basedOn w:val="Normal"/>
    <w:uiPriority w:val="99"/>
    <w:rsid w:val="00304001"/>
    <w:pPr>
      <w:suppressAutoHyphens/>
      <w:spacing w:line="200" w:lineRule="exact"/>
      <w:jc w:val="right"/>
    </w:pPr>
    <w:rPr>
      <w:sz w:val="14"/>
      <w:szCs w:val="14"/>
    </w:rPr>
  </w:style>
  <w:style w:type="paragraph" w:customStyle="1" w:styleId="Platzhalter">
    <w:name w:val="Platzhalter"/>
    <w:basedOn w:val="Normal"/>
    <w:next w:val="Normal"/>
    <w:uiPriority w:val="99"/>
    <w:rsid w:val="005377E4"/>
    <w:pPr>
      <w:spacing w:line="240" w:lineRule="auto"/>
    </w:pPr>
    <w:rPr>
      <w:sz w:val="2"/>
      <w:szCs w:val="2"/>
    </w:rPr>
  </w:style>
  <w:style w:type="character" w:styleId="FollowedHyperlink">
    <w:name w:val="FollowedHyperlink"/>
    <w:basedOn w:val="DefaultParagraphFont"/>
    <w:uiPriority w:val="99"/>
    <w:rsid w:val="00491142"/>
    <w:rPr>
      <w:rFonts w:cs="Times New Roman"/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0149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9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149023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149022">
              <w:marLeft w:val="2280"/>
              <w:marRight w:val="22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149024">
                  <w:marLeft w:val="-15"/>
                  <w:marRight w:val="-1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149018">
                      <w:marLeft w:val="120"/>
                      <w:marRight w:val="12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149021">
                      <w:marLeft w:val="120"/>
                      <w:marRight w:val="12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cepttest.cept.org/ecc/groups/ecc/wg-fm/fm-44/client/meeting-calendar/event-registration?meetingid=47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1</Pages>
  <Words>69</Words>
  <Characters>1281</Characters>
  <Application>Microsoft Office Outlook</Application>
  <DocSecurity>0</DocSecurity>
  <Lines>0</Lines>
  <Paragraphs>0</Paragraphs>
  <ScaleCrop>false</ScaleCrop>
  <Company>EJPD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OFCOM, ura, 2501 Biel, Switzerland</dc:title>
  <dc:subject>Briefvorlage CD Bund für BAKOM UVEK</dc:subject>
  <dc:creator>Urfer Ariane</dc:creator>
  <cp:keywords/>
  <dc:description>4-sprachigLogoauswahl 2. Seite ja/nein</dc:description>
  <cp:lastModifiedBy>deschamps</cp:lastModifiedBy>
  <cp:revision>7</cp:revision>
  <cp:lastPrinted>2010-01-12T07:05:00Z</cp:lastPrinted>
  <dcterms:created xsi:type="dcterms:W3CDTF">2011-02-10T09:45:00Z</dcterms:created>
  <dcterms:modified xsi:type="dcterms:W3CDTF">2011-05-05T08:09:00Z</dcterms:modified>
</cp:coreProperties>
</file>