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4B8" w:rsidRPr="008D35A1" w:rsidRDefault="001834B8" w:rsidP="007B7ADD">
      <w:pPr>
        <w:jc w:val="center"/>
        <w:outlineLvl w:val="0"/>
        <w:rPr>
          <w:rFonts w:cs="Arial"/>
          <w:b/>
          <w:sz w:val="16"/>
          <w:szCs w:val="16"/>
        </w:rPr>
      </w:pPr>
      <w:r w:rsidRPr="008D35A1">
        <w:rPr>
          <w:rFonts w:ascii="Arial" w:hAnsi="Arial" w:cs="Arial"/>
          <w:b/>
          <w:smallCaps/>
          <w:sz w:val="36"/>
          <w:szCs w:val="40"/>
        </w:rPr>
        <w:t>Liaison Statement</w:t>
      </w:r>
    </w:p>
    <w:tbl>
      <w:tblPr>
        <w:tblW w:w="990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1962"/>
        <w:gridCol w:w="7938"/>
      </w:tblGrid>
      <w:tr w:rsidR="001834B8" w:rsidRPr="008D35A1" w:rsidTr="001660A4">
        <w:trPr>
          <w:trHeight w:val="137"/>
        </w:trPr>
        <w:tc>
          <w:tcPr>
            <w:tcW w:w="9900" w:type="dxa"/>
            <w:gridSpan w:val="2"/>
            <w:tcBorders>
              <w:left w:val="nil"/>
              <w:bottom w:val="nil"/>
              <w:right w:val="nil"/>
            </w:tcBorders>
          </w:tcPr>
          <w:p w:rsidR="001834B8" w:rsidRPr="008D35A1" w:rsidRDefault="001834B8" w:rsidP="001660A4">
            <w:pPr>
              <w:tabs>
                <w:tab w:val="left" w:pos="1701"/>
              </w:tabs>
              <w:rPr>
                <w:rFonts w:cs="Arial"/>
                <w:b/>
                <w:sz w:val="16"/>
                <w:szCs w:val="16"/>
              </w:rPr>
            </w:pP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C5A81">
              <w:rPr>
                <w:rFonts w:ascii="Arial" w:hAnsi="Arial" w:cs="Arial"/>
                <w:b/>
                <w:sz w:val="28"/>
                <w:szCs w:val="24"/>
              </w:rPr>
              <w:t>Title: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58483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ETSI</w:t>
            </w:r>
            <w:r w:rsidRPr="004C5A81">
              <w:rPr>
                <w:rFonts w:ascii="Arial" w:hAnsi="Arial" w:cs="Arial"/>
                <w:b/>
                <w:sz w:val="28"/>
                <w:szCs w:val="24"/>
              </w:rPr>
              <w:t xml:space="preserve"> TR </w:t>
            </w:r>
            <w:r>
              <w:rPr>
                <w:rFonts w:ascii="Arial" w:hAnsi="Arial" w:cs="Arial"/>
                <w:b/>
                <w:sz w:val="28"/>
                <w:szCs w:val="24"/>
              </w:rPr>
              <w:t>103</w:t>
            </w:r>
            <w:r w:rsidRPr="004C5A81">
              <w:rPr>
                <w:rFonts w:ascii="Arial" w:hAnsi="Arial" w:cs="Arial"/>
                <w:b/>
                <w:sz w:val="28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4"/>
              </w:rPr>
              <w:t>056</w:t>
            </w:r>
            <w:r w:rsidRPr="004C5A81">
              <w:rPr>
                <w:rFonts w:ascii="Arial" w:hAnsi="Arial" w:cs="Arial"/>
                <w:b/>
                <w:sz w:val="28"/>
                <w:szCs w:val="24"/>
              </w:rPr>
              <w:t xml:space="preserve"> </w:t>
            </w:r>
            <w:r w:rsidRPr="00BD132D">
              <w:rPr>
                <w:rFonts w:ascii="Arial" w:hAnsi="Arial" w:cs="Arial"/>
                <w:b/>
                <w:sz w:val="28"/>
                <w:szCs w:val="24"/>
              </w:rPr>
              <w:t>Technical characteristics for SRD equipment for social alarm and alarm applications</w:t>
            </w:r>
          </w:p>
        </w:tc>
      </w:tr>
      <w:tr w:rsidR="001834B8" w:rsidRPr="004C5A81" w:rsidTr="001660A4">
        <w:trPr>
          <w:trHeight w:val="140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16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4B8" w:rsidRPr="004C5A81" w:rsidRDefault="001834B8" w:rsidP="001660A4">
            <w:pPr>
              <w:rPr>
                <w:rFonts w:ascii="Arial" w:hAnsi="Arial" w:cs="Arial"/>
                <w:sz w:val="16"/>
              </w:rPr>
            </w:pP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24"/>
              </w:rPr>
            </w:pPr>
            <w:r w:rsidRPr="004C5A81">
              <w:rPr>
                <w:rFonts w:ascii="Arial" w:hAnsi="Arial" w:cs="Arial"/>
                <w:sz w:val="24"/>
                <w:szCs w:val="24"/>
              </w:rPr>
              <w:t xml:space="preserve">from </w:t>
            </w:r>
            <w:r w:rsidRPr="004C5A81">
              <w:rPr>
                <w:rFonts w:ascii="Arial" w:hAnsi="Arial" w:cs="Arial"/>
                <w:b/>
                <w:sz w:val="24"/>
                <w:szCs w:val="24"/>
              </w:rPr>
              <w:t>Source: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4B8" w:rsidRPr="004C5A81" w:rsidRDefault="001834B8" w:rsidP="001660A4">
            <w:pPr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ETSI TC ERM, Chairman Dr. Gabrielle Owen</w:t>
            </w: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C17955">
            <w:pPr>
              <w:tabs>
                <w:tab w:val="left" w:pos="1701"/>
              </w:tabs>
              <w:ind w:right="48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rPr>
                <w:rFonts w:ascii="Arial" w:hAnsi="Arial" w:cs="Arial"/>
              </w:rPr>
            </w:pP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C5A81">
              <w:rPr>
                <w:rFonts w:ascii="Arial" w:hAnsi="Arial" w:cs="Arial"/>
                <w:szCs w:val="24"/>
              </w:rPr>
              <w:t xml:space="preserve">Submitted </w:t>
            </w:r>
            <w:r w:rsidRPr="004C5A81">
              <w:rPr>
                <w:rFonts w:ascii="Arial" w:hAnsi="Arial" w:cs="Arial"/>
                <w:b/>
                <w:sz w:val="24"/>
                <w:szCs w:val="24"/>
              </w:rPr>
              <w:t>To:</w:t>
            </w:r>
          </w:p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C17955">
            <w:pPr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CEPT/ECC-WG FM, Chairman Mr. Sergey Pastukh</w:t>
            </w:r>
          </w:p>
          <w:p w:rsidR="001834B8" w:rsidRDefault="001834B8" w:rsidP="00404A25">
            <w:pPr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CEPT/ECC-WG SE, Chairman Mr. Bruno Espinosa</w:t>
            </w:r>
          </w:p>
          <w:p w:rsidR="001834B8" w:rsidRPr="004C5A81" w:rsidRDefault="001834B8" w:rsidP="00E21F20">
            <w:pPr>
              <w:rPr>
                <w:rFonts w:ascii="Arial" w:hAnsi="Arial" w:cs="Arial"/>
              </w:rPr>
            </w:pPr>
          </w:p>
        </w:tc>
      </w:tr>
      <w:tr w:rsidR="001834B8" w:rsidRPr="004C5A81" w:rsidTr="006821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6821A4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  <w:szCs w:val="24"/>
              </w:rPr>
            </w:pPr>
            <w:r w:rsidRPr="004C5A81">
              <w:rPr>
                <w:rFonts w:ascii="Arial" w:hAnsi="Arial" w:cs="Arial"/>
                <w:b/>
                <w:szCs w:val="24"/>
              </w:rPr>
              <w:t>cc: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AD462A" w:rsidRDefault="001834B8" w:rsidP="00C17955">
            <w:pPr>
              <w:rPr>
                <w:rFonts w:ascii="Arial" w:hAnsi="Arial" w:cs="Arial"/>
                <w:lang w:val="fr-FR"/>
              </w:rPr>
            </w:pPr>
            <w:r w:rsidRPr="00AD462A">
              <w:rPr>
                <w:rFonts w:ascii="Arial" w:hAnsi="Arial" w:cs="Arial"/>
                <w:lang w:val="fr-FR"/>
              </w:rPr>
              <w:t>CEPT/ECC-SE24, Chairman Mr. Marc Le Devendec</w:t>
            </w:r>
          </w:p>
          <w:p w:rsidR="001834B8" w:rsidRPr="004C5A81" w:rsidRDefault="001834B8" w:rsidP="00C179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CEPT/ECC-</w:t>
            </w:r>
            <w:r w:rsidRPr="004C5A81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RD/MG</w:t>
            </w:r>
            <w:r w:rsidRPr="004C5A81">
              <w:rPr>
                <w:rFonts w:ascii="Arial" w:hAnsi="Arial" w:cs="Arial"/>
              </w:rPr>
              <w:t>, Chairman Mr.</w:t>
            </w:r>
            <w:r>
              <w:rPr>
                <w:rFonts w:ascii="Arial" w:hAnsi="Arial" w:cs="Arial"/>
              </w:rPr>
              <w:t xml:space="preserve"> Thomas Weber</w:t>
            </w:r>
          </w:p>
          <w:p w:rsidR="001834B8" w:rsidRPr="004C5A81" w:rsidRDefault="001834B8" w:rsidP="00E105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ETSI ERM-</w:t>
            </w:r>
            <w:r w:rsidRPr="004C5A81">
              <w:rPr>
                <w:rFonts w:ascii="Arial" w:hAnsi="Arial" w:cs="Arial"/>
              </w:rPr>
              <w:t>TGSRR</w:t>
            </w:r>
            <w:r>
              <w:rPr>
                <w:rFonts w:ascii="Arial" w:hAnsi="Arial" w:cs="Arial"/>
              </w:rPr>
              <w:t>,</w:t>
            </w:r>
            <w:r w:rsidRPr="004C5A81">
              <w:rPr>
                <w:rFonts w:ascii="Arial" w:hAnsi="Arial" w:cs="Arial"/>
              </w:rPr>
              <w:t xml:space="preserve"> Chairman Mr. </w:t>
            </w:r>
            <w:smartTag w:uri="urn:schemas-microsoft-com:office:smarttags" w:element="PersonName">
              <w:r w:rsidRPr="004C5A81">
                <w:rPr>
                  <w:rFonts w:ascii="Arial" w:hAnsi="Arial" w:cs="Arial"/>
                </w:rPr>
                <w:t>Josef Schuermann</w:t>
              </w:r>
            </w:smartTag>
          </w:p>
          <w:p w:rsidR="001834B8" w:rsidRPr="004C5A81" w:rsidRDefault="001834B8" w:rsidP="00C17955">
            <w:pPr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ETSI Liaison Officer to WG FM</w:t>
            </w:r>
            <w:r>
              <w:rPr>
                <w:rFonts w:ascii="Arial" w:hAnsi="Arial" w:cs="Arial"/>
              </w:rPr>
              <w:t>,</w:t>
            </w:r>
            <w:r w:rsidRPr="004C5A81">
              <w:rPr>
                <w:rFonts w:ascii="Arial" w:hAnsi="Arial" w:cs="Arial"/>
              </w:rPr>
              <w:t xml:space="preserve"> Mr. Edgard Vangeel</w:t>
            </w:r>
          </w:p>
          <w:p w:rsidR="001834B8" w:rsidRPr="00AD462A" w:rsidRDefault="001834B8" w:rsidP="00C17955">
            <w:pPr>
              <w:rPr>
                <w:rFonts w:ascii="Arial" w:hAnsi="Arial" w:cs="Arial"/>
                <w:lang w:val="fr-FR"/>
              </w:rPr>
            </w:pPr>
            <w:r w:rsidRPr="00AD462A">
              <w:rPr>
                <w:rFonts w:ascii="Arial" w:hAnsi="Arial" w:cs="Arial"/>
                <w:lang w:val="fr-FR"/>
              </w:rPr>
              <w:t>ETSI Liaison Officer to WG SE</w:t>
            </w:r>
            <w:r>
              <w:rPr>
                <w:rFonts w:ascii="Arial" w:hAnsi="Arial" w:cs="Arial"/>
                <w:lang w:val="fr-FR"/>
              </w:rPr>
              <w:t>,</w:t>
            </w:r>
            <w:r w:rsidRPr="00AD462A">
              <w:rPr>
                <w:rFonts w:ascii="Arial" w:hAnsi="Arial" w:cs="Arial"/>
                <w:lang w:val="fr-FR"/>
              </w:rPr>
              <w:t xml:space="preserve"> Dr. Michael Mahler</w:t>
            </w:r>
          </w:p>
          <w:p w:rsidR="001834B8" w:rsidRPr="004C5A81" w:rsidRDefault="001834B8" w:rsidP="00C17955">
            <w:pPr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ETSI contact person with CEPT</w:t>
            </w:r>
            <w:r>
              <w:rPr>
                <w:rFonts w:ascii="Arial" w:hAnsi="Arial" w:cs="Arial"/>
              </w:rPr>
              <w:t>,</w:t>
            </w:r>
            <w:r w:rsidRPr="004C5A81">
              <w:rPr>
                <w:rFonts w:ascii="Arial" w:hAnsi="Arial" w:cs="Arial"/>
              </w:rPr>
              <w:t xml:space="preserve"> Mr. Marcello Pagnozzi</w:t>
            </w:r>
          </w:p>
          <w:p w:rsidR="001834B8" w:rsidRPr="004C5A81" w:rsidRDefault="001834B8" w:rsidP="00C17955">
            <w:pPr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ETSI ERM Technical Officer</w:t>
            </w:r>
            <w:r>
              <w:rPr>
                <w:rFonts w:ascii="Arial" w:hAnsi="Arial" w:cs="Arial"/>
              </w:rPr>
              <w:t>,</w:t>
            </w:r>
            <w:r w:rsidRPr="004C5A81">
              <w:rPr>
                <w:rFonts w:ascii="Arial" w:hAnsi="Arial" w:cs="Arial"/>
              </w:rPr>
              <w:t xml:space="preserve"> Mr. </w:t>
            </w:r>
            <w:smartTag w:uri="urn:schemas-microsoft-com:office:smarttags" w:element="PersonName">
              <w:r w:rsidRPr="004C5A81">
                <w:rPr>
                  <w:rFonts w:ascii="Arial" w:hAnsi="Arial" w:cs="Arial"/>
                </w:rPr>
                <w:t>Igor Minaev</w:t>
              </w:r>
            </w:smartTag>
          </w:p>
          <w:p w:rsidR="001834B8" w:rsidRPr="004C5A81" w:rsidRDefault="001834B8" w:rsidP="00C17955">
            <w:pPr>
              <w:rPr>
                <w:rFonts w:ascii="Arial" w:hAnsi="Arial" w:cs="Arial"/>
              </w:rPr>
            </w:pPr>
          </w:p>
        </w:tc>
      </w:tr>
      <w:tr w:rsidR="001834B8" w:rsidRPr="004C5A81" w:rsidTr="006821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6821A4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  <w:szCs w:val="24"/>
              </w:rPr>
            </w:pPr>
            <w:r w:rsidRPr="004C5A81">
              <w:rPr>
                <w:rFonts w:ascii="Arial" w:hAnsi="Arial" w:cs="Arial"/>
                <w:b/>
                <w:szCs w:val="24"/>
              </w:rPr>
              <w:t>Date: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E21F20" w:rsidRDefault="001834B8" w:rsidP="006821A4">
            <w:pPr>
              <w:rPr>
                <w:rFonts w:ascii="Arial" w:hAnsi="Arial" w:cs="Arial"/>
                <w:highlight w:val="yellow"/>
              </w:rPr>
            </w:pPr>
            <w:r w:rsidRPr="00AD462A">
              <w:rPr>
                <w:rFonts w:ascii="Arial" w:hAnsi="Arial" w:cs="Arial"/>
              </w:rPr>
              <w:t>2012-03-</w:t>
            </w:r>
            <w:r>
              <w:rPr>
                <w:rFonts w:ascii="Arial" w:hAnsi="Arial" w:cs="Arial"/>
              </w:rPr>
              <w:t>20</w:t>
            </w: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16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E21F20" w:rsidRDefault="001834B8" w:rsidP="00501586">
            <w:pPr>
              <w:rPr>
                <w:rFonts w:ascii="Arial" w:hAnsi="Arial" w:cs="Arial"/>
                <w:sz w:val="16"/>
                <w:highlight w:val="yellow"/>
              </w:rPr>
            </w:pP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  <w:b/>
              </w:rPr>
            </w:pPr>
            <w:r w:rsidRPr="004C5A81">
              <w:rPr>
                <w:rFonts w:ascii="Arial" w:hAnsi="Arial" w:cs="Arial"/>
              </w:rPr>
              <w:t>Is this a response?: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1834B8" w:rsidRPr="004C5A81" w:rsidRDefault="001834B8" w:rsidP="005C6809">
            <w:pPr>
              <w:rPr>
                <w:rFonts w:ascii="Arial" w:hAnsi="Arial" w:cs="Arial"/>
                <w:sz w:val="24"/>
              </w:rPr>
            </w:pPr>
            <w:r w:rsidRPr="004C5A81">
              <w:rPr>
                <w:rFonts w:ascii="Arial" w:hAnsi="Arial" w:cs="Arial"/>
              </w:rPr>
              <w:t xml:space="preserve"> No</w:t>
            </w: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Response to: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1834B8" w:rsidRPr="004C5A81" w:rsidRDefault="001834B8" w:rsidP="001660A4">
            <w:pPr>
              <w:ind w:left="57"/>
              <w:rPr>
                <w:rFonts w:ascii="Arial" w:hAnsi="Arial" w:cs="Arial"/>
                <w:u w:val="single"/>
              </w:rPr>
            </w:pP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1834B8" w:rsidRPr="004C5A81" w:rsidRDefault="001834B8" w:rsidP="001660A4">
            <w:pPr>
              <w:ind w:left="57"/>
              <w:rPr>
                <w:rFonts w:ascii="Arial" w:hAnsi="Arial" w:cs="Arial"/>
              </w:rPr>
            </w:pP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Reply by: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5C6809">
            <w:pPr>
              <w:rPr>
                <w:rFonts w:ascii="Arial" w:hAnsi="Arial" w:cs="Arial"/>
              </w:rPr>
            </w:pP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1834B8" w:rsidRPr="004C5A81" w:rsidTr="00CF6703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Relevant WI(s), or deliverable(s):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4C5A81">
            <w:pPr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 xml:space="preserve">Work Item </w:t>
            </w:r>
            <w:r w:rsidRPr="00BD132D">
              <w:rPr>
                <w:rFonts w:ascii="Arial" w:hAnsi="Arial" w:cs="Arial"/>
              </w:rPr>
              <w:t>DTR/ERM-TG28-0431</w:t>
            </w:r>
          </w:p>
        </w:tc>
      </w:tr>
      <w:tr w:rsidR="001834B8" w:rsidRPr="004C5A81" w:rsidTr="001660A4"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1660A4">
            <w:pPr>
              <w:tabs>
                <w:tab w:val="left" w:pos="1701"/>
              </w:tabs>
              <w:jc w:val="right"/>
              <w:rPr>
                <w:rFonts w:ascii="Arial" w:hAnsi="Arial" w:cs="Arial"/>
              </w:rPr>
            </w:pPr>
            <w:r w:rsidRPr="004C5A81">
              <w:rPr>
                <w:rFonts w:ascii="Arial" w:hAnsi="Arial" w:cs="Arial"/>
              </w:rPr>
              <w:t>Attachments: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1834B8" w:rsidRPr="004C5A81" w:rsidRDefault="001834B8" w:rsidP="00E21F20">
            <w:pPr>
              <w:rPr>
                <w:rFonts w:cs="Arial"/>
              </w:rPr>
            </w:pPr>
            <w:r w:rsidRPr="004C5A81">
              <w:rPr>
                <w:rFonts w:ascii="Arial" w:hAnsi="Arial" w:cs="Arial"/>
              </w:rPr>
              <w:t xml:space="preserve">Published Version of SRDoc </w:t>
            </w:r>
            <w:r>
              <w:rPr>
                <w:rFonts w:ascii="Arial" w:hAnsi="Arial" w:cs="Arial"/>
              </w:rPr>
              <w:t>TR 103</w:t>
            </w:r>
            <w:r w:rsidRPr="004C5A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056 </w:t>
            </w:r>
            <w:r w:rsidRPr="00E21F20">
              <w:rPr>
                <w:rFonts w:ascii="Arial" w:hAnsi="Arial" w:cs="Arial"/>
              </w:rPr>
              <w:t>v</w:t>
            </w:r>
            <w:r w:rsidRPr="00BD132D">
              <w:rPr>
                <w:rFonts w:ascii="Arial" w:hAnsi="Arial" w:cs="Arial"/>
              </w:rPr>
              <w:t>1.1.</w:t>
            </w:r>
            <w:r>
              <w:rPr>
                <w:rFonts w:ascii="Arial" w:hAnsi="Arial" w:cs="Arial"/>
              </w:rPr>
              <w:t>1</w:t>
            </w:r>
          </w:p>
        </w:tc>
      </w:tr>
      <w:tr w:rsidR="001834B8" w:rsidRPr="004C5A81" w:rsidTr="001660A4">
        <w:tc>
          <w:tcPr>
            <w:tcW w:w="9900" w:type="dxa"/>
            <w:gridSpan w:val="2"/>
            <w:tcBorders>
              <w:top w:val="nil"/>
              <w:left w:val="nil"/>
              <w:right w:val="nil"/>
            </w:tcBorders>
          </w:tcPr>
          <w:p w:rsidR="001834B8" w:rsidRPr="004C5A81" w:rsidRDefault="001834B8" w:rsidP="001660A4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1834B8" w:rsidRPr="004C5A81" w:rsidRDefault="001834B8" w:rsidP="007B7ADD">
      <w:r w:rsidRPr="004C5A81">
        <w:tab/>
      </w:r>
    </w:p>
    <w:p w:rsidR="001834B8" w:rsidRPr="004C5A81" w:rsidRDefault="001834B8" w:rsidP="007B7ADD"/>
    <w:p w:rsidR="001834B8" w:rsidRPr="004C5A81" w:rsidRDefault="001834B8" w:rsidP="007B7ADD"/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>Dear Sergey, Dear Bruno,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 xml:space="preserve"> 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>Pleas</w:t>
      </w:r>
      <w:r>
        <w:rPr>
          <w:rFonts w:ascii="Arial" w:hAnsi="Arial" w:cs="Arial"/>
          <w:sz w:val="22"/>
          <w:szCs w:val="22"/>
        </w:rPr>
        <w:t>e find attached the System Reference document (SRdoc) TR 103</w:t>
      </w:r>
      <w:r w:rsidRPr="00BD132D">
        <w:rPr>
          <w:rFonts w:ascii="Arial" w:hAnsi="Arial" w:cs="Arial"/>
          <w:sz w:val="22"/>
          <w:szCs w:val="22"/>
        </w:rPr>
        <w:t xml:space="preserve"> 056 “Short Range Devices (SRD); Technical characteristics for SRD equipment for social alarm and alarm applications” which has now been a</w:t>
      </w:r>
      <w:r>
        <w:rPr>
          <w:rFonts w:ascii="Arial" w:hAnsi="Arial" w:cs="Arial"/>
          <w:sz w:val="22"/>
          <w:szCs w:val="22"/>
        </w:rPr>
        <w:t>pprov</w:t>
      </w:r>
      <w:r w:rsidRPr="00BD132D">
        <w:rPr>
          <w:rFonts w:ascii="Arial" w:hAnsi="Arial" w:cs="Arial"/>
          <w:sz w:val="22"/>
          <w:szCs w:val="22"/>
        </w:rPr>
        <w:t xml:space="preserve">ed by </w:t>
      </w:r>
      <w:r>
        <w:rPr>
          <w:rFonts w:ascii="Arial" w:hAnsi="Arial" w:cs="Arial"/>
          <w:sz w:val="22"/>
          <w:szCs w:val="22"/>
        </w:rPr>
        <w:t xml:space="preserve">TC </w:t>
      </w:r>
      <w:r w:rsidRPr="00BD132D">
        <w:rPr>
          <w:rFonts w:ascii="Arial" w:hAnsi="Arial" w:cs="Arial"/>
          <w:sz w:val="22"/>
          <w:szCs w:val="22"/>
        </w:rPr>
        <w:t>ERM for publication.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 xml:space="preserve"> 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SRdoc</w:t>
      </w:r>
      <w:r w:rsidRPr="00BD132D">
        <w:rPr>
          <w:rFonts w:ascii="Arial" w:hAnsi="Arial" w:cs="Arial"/>
          <w:sz w:val="22"/>
          <w:szCs w:val="22"/>
        </w:rPr>
        <w:t xml:space="preserve"> was previously sent to ECC as a stable draft version (stage 1) in order to clarify details concerning the alarm and social alarm applications.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 xml:space="preserve">  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>ECC i</w:t>
      </w:r>
      <w:r>
        <w:rPr>
          <w:rFonts w:ascii="Arial" w:hAnsi="Arial" w:cs="Arial"/>
          <w:sz w:val="22"/>
          <w:szCs w:val="22"/>
        </w:rPr>
        <w:t>s requested to note that the SRd</w:t>
      </w:r>
      <w:r w:rsidRPr="00BD132D">
        <w:rPr>
          <w:rFonts w:ascii="Arial" w:hAnsi="Arial" w:cs="Arial"/>
          <w:sz w:val="22"/>
          <w:szCs w:val="22"/>
        </w:rPr>
        <w:t>oc suggests possible work items which could be assigned to SRD-MG and SE24. The</w:t>
      </w:r>
      <w:r>
        <w:rPr>
          <w:rFonts w:ascii="Arial" w:hAnsi="Arial" w:cs="Arial"/>
          <w:sz w:val="22"/>
          <w:szCs w:val="22"/>
        </w:rPr>
        <w:t>se tasks are included in clause</w:t>
      </w:r>
      <w:r w:rsidRPr="00BD13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 of the SRd</w:t>
      </w:r>
      <w:r w:rsidRPr="00BD132D">
        <w:rPr>
          <w:rFonts w:ascii="Arial" w:hAnsi="Arial" w:cs="Arial"/>
          <w:sz w:val="22"/>
          <w:szCs w:val="22"/>
        </w:rPr>
        <w:t xml:space="preserve">oc. 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 xml:space="preserve"> 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>Best regards,</w:t>
      </w:r>
    </w:p>
    <w:p w:rsidR="001834B8" w:rsidRPr="00BD132D" w:rsidRDefault="001834B8" w:rsidP="00BD132D">
      <w:pPr>
        <w:rPr>
          <w:rFonts w:ascii="Arial" w:hAnsi="Arial" w:cs="Arial"/>
          <w:sz w:val="22"/>
          <w:szCs w:val="22"/>
        </w:rPr>
      </w:pPr>
      <w:r w:rsidRPr="00BD132D">
        <w:rPr>
          <w:rFonts w:ascii="Arial" w:hAnsi="Arial" w:cs="Arial"/>
          <w:sz w:val="22"/>
          <w:szCs w:val="22"/>
        </w:rPr>
        <w:t>Gabrielle Owen</w:t>
      </w:r>
    </w:p>
    <w:p w:rsidR="001834B8" w:rsidRDefault="001834B8" w:rsidP="00BD132D">
      <w:pPr>
        <w:rPr>
          <w:rFonts w:ascii="Arial" w:hAnsi="Arial" w:cs="Arial"/>
        </w:rPr>
      </w:pPr>
      <w:r w:rsidRPr="00BD132D">
        <w:rPr>
          <w:rFonts w:ascii="Arial" w:hAnsi="Arial" w:cs="Arial"/>
          <w:sz w:val="22"/>
          <w:szCs w:val="22"/>
        </w:rPr>
        <w:t>Chairman ETSI ERM</w:t>
      </w:r>
      <w:r w:rsidRPr="00641EC3">
        <w:rPr>
          <w:rFonts w:ascii="Arial" w:hAnsi="Arial" w:cs="Arial"/>
        </w:rPr>
        <w:t xml:space="preserve"> </w:t>
      </w:r>
    </w:p>
    <w:p w:rsidR="001834B8" w:rsidRDefault="001834B8" w:rsidP="00BD132D">
      <w:pPr>
        <w:rPr>
          <w:rFonts w:ascii="Arial" w:hAnsi="Arial" w:cs="Arial"/>
        </w:rPr>
      </w:pPr>
    </w:p>
    <w:p w:rsidR="001834B8" w:rsidRDefault="001834B8" w:rsidP="00BD132D">
      <w:pPr>
        <w:rPr>
          <w:rFonts w:ascii="Arial" w:hAnsi="Arial" w:cs="Arial"/>
        </w:rPr>
      </w:pPr>
    </w:p>
    <w:p w:rsidR="001834B8" w:rsidRDefault="001834B8" w:rsidP="00BD132D">
      <w:pPr>
        <w:rPr>
          <w:rFonts w:ascii="Arial" w:hAnsi="Arial" w:cs="Arial"/>
        </w:rPr>
      </w:pPr>
    </w:p>
    <w:p w:rsidR="001834B8" w:rsidRDefault="001834B8" w:rsidP="00BD132D">
      <w:pPr>
        <w:rPr>
          <w:rFonts w:ascii="Arial" w:hAnsi="Arial" w:cs="Arial"/>
        </w:rPr>
      </w:pPr>
    </w:p>
    <w:p w:rsidR="001834B8" w:rsidRDefault="001834B8" w:rsidP="00BD132D">
      <w:pPr>
        <w:rPr>
          <w:rFonts w:ascii="Arial" w:hAnsi="Arial" w:cs="Arial"/>
        </w:rPr>
      </w:pPr>
    </w:p>
    <w:sectPr w:rsidR="001834B8" w:rsidSect="00357D44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1134" w:left="1418" w:header="708" w:footer="708" w:gutter="0"/>
      <w:paperSrc w:first="7" w:other="7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4B8" w:rsidRDefault="001834B8">
      <w:r>
        <w:separator/>
      </w:r>
    </w:p>
  </w:endnote>
  <w:endnote w:type="continuationSeparator" w:id="0">
    <w:p w:rsidR="001834B8" w:rsidRDefault="00183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B8" w:rsidRPr="00552153" w:rsidRDefault="001834B8" w:rsidP="002D1BC4">
    <w:pPr>
      <w:pStyle w:val="Footer"/>
      <w:rPr>
        <w:b w:val="0"/>
        <w:i w:val="0"/>
        <w:sz w:val="20"/>
      </w:rPr>
    </w:pPr>
    <w:r w:rsidRPr="00552153">
      <w:rPr>
        <w:b w:val="0"/>
        <w:i w:val="0"/>
        <w:sz w:val="20"/>
        <w:lang w:val="fr-FR"/>
      </w:rPr>
      <w:t xml:space="preserve">page </w:t>
    </w:r>
    <w:r w:rsidR="001127F6" w:rsidRPr="00552153">
      <w:rPr>
        <w:b w:val="0"/>
        <w:i w:val="0"/>
        <w:sz w:val="20"/>
        <w:lang w:val="fr-FR"/>
      </w:rPr>
      <w:fldChar w:fldCharType="begin"/>
    </w:r>
    <w:r w:rsidRPr="00552153">
      <w:rPr>
        <w:b w:val="0"/>
        <w:i w:val="0"/>
        <w:sz w:val="20"/>
        <w:lang w:val="fr-FR"/>
      </w:rPr>
      <w:instrText xml:space="preserve"> PAGE   \* MERGEFORMAT </w:instrText>
    </w:r>
    <w:r w:rsidR="001127F6" w:rsidRPr="00552153">
      <w:rPr>
        <w:b w:val="0"/>
        <w:i w:val="0"/>
        <w:sz w:val="20"/>
        <w:lang w:val="fr-FR"/>
      </w:rPr>
      <w:fldChar w:fldCharType="separate"/>
    </w:r>
    <w:r w:rsidR="00780596">
      <w:rPr>
        <w:b w:val="0"/>
        <w:i w:val="0"/>
        <w:sz w:val="20"/>
        <w:lang w:val="fr-FR"/>
      </w:rPr>
      <w:t>1</w:t>
    </w:r>
    <w:r w:rsidR="001127F6" w:rsidRPr="00552153">
      <w:rPr>
        <w:b w:val="0"/>
        <w:i w:val="0"/>
        <w:sz w:val="20"/>
        <w:lang w:val="fr-FR"/>
      </w:rPr>
      <w:fldChar w:fldCharType="end"/>
    </w:r>
    <w:r>
      <w:rPr>
        <w:b w:val="0"/>
        <w:i w:val="0"/>
        <w:sz w:val="20"/>
      </w:rPr>
      <w:t xml:space="preserve"> </w:t>
    </w:r>
    <w:r w:rsidRPr="00552153">
      <w:rPr>
        <w:b w:val="0"/>
        <w:i w:val="0"/>
        <w:sz w:val="20"/>
        <w:lang w:val="fr-FR"/>
      </w:rPr>
      <w:t xml:space="preserve">of </w:t>
    </w:r>
    <w:fldSimple w:instr=" NUMPAGES   \* MERGEFORMAT ">
      <w:r w:rsidR="00780596" w:rsidRPr="00780596">
        <w:rPr>
          <w:b w:val="0"/>
          <w:i w:val="0"/>
          <w:sz w:val="20"/>
          <w:lang w:val="fr-FR"/>
        </w:rPr>
        <w:t>1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B8" w:rsidRPr="00BD6BB1" w:rsidRDefault="001834B8" w:rsidP="00BD6BB1">
    <w:pPr>
      <w:pStyle w:val="Footer"/>
      <w:rPr>
        <w:b w:val="0"/>
        <w:i w:val="0"/>
        <w:sz w:val="16"/>
      </w:rPr>
    </w:pPr>
    <w:r w:rsidRPr="00BD6BB1">
      <w:rPr>
        <w:b w:val="0"/>
        <w:i w:val="0"/>
        <w:sz w:val="16"/>
      </w:rPr>
      <w:t xml:space="preserve">Page </w:t>
    </w:r>
    <w:r w:rsidR="001127F6" w:rsidRPr="00BD6BB1">
      <w:rPr>
        <w:b w:val="0"/>
        <w:i w:val="0"/>
        <w:sz w:val="16"/>
      </w:rPr>
      <w:fldChar w:fldCharType="begin"/>
    </w:r>
    <w:r w:rsidRPr="00BD6BB1">
      <w:rPr>
        <w:b w:val="0"/>
        <w:i w:val="0"/>
        <w:sz w:val="16"/>
      </w:rPr>
      <w:instrText xml:space="preserve"> PAGE   \* MERGEFORMAT </w:instrText>
    </w:r>
    <w:r w:rsidR="001127F6" w:rsidRPr="00BD6BB1">
      <w:rPr>
        <w:b w:val="0"/>
        <w:i w:val="0"/>
        <w:sz w:val="16"/>
      </w:rPr>
      <w:fldChar w:fldCharType="separate"/>
    </w:r>
    <w:r>
      <w:rPr>
        <w:b w:val="0"/>
        <w:i w:val="0"/>
        <w:sz w:val="16"/>
      </w:rPr>
      <w:t>1</w:t>
    </w:r>
    <w:r w:rsidR="001127F6" w:rsidRPr="00BD6BB1">
      <w:rPr>
        <w:b w:val="0"/>
        <w:i w:val="0"/>
        <w:sz w:val="16"/>
      </w:rPr>
      <w:fldChar w:fldCharType="end"/>
    </w:r>
    <w:r w:rsidRPr="00BD6BB1">
      <w:rPr>
        <w:b w:val="0"/>
        <w:i w:val="0"/>
        <w:sz w:val="16"/>
      </w:rPr>
      <w:t xml:space="preserve"> of </w:t>
    </w:r>
    <w:fldSimple w:instr=" NUMPAGES   \* MERGEFORMAT ">
      <w:r>
        <w:rPr>
          <w:b w:val="0"/>
          <w:i w:val="0"/>
          <w:sz w:val="16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4B8" w:rsidRDefault="001834B8">
      <w:r>
        <w:separator/>
      </w:r>
    </w:p>
  </w:footnote>
  <w:footnote w:type="continuationSeparator" w:id="0">
    <w:p w:rsidR="001834B8" w:rsidRDefault="00183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B8" w:rsidRPr="007B7ADD" w:rsidRDefault="00780596" w:rsidP="007B7ADD">
    <w:pPr>
      <w:tabs>
        <w:tab w:val="right" w:pos="9356"/>
      </w:tabs>
      <w:spacing w:after="120"/>
      <w:ind w:left="-567"/>
      <w:rPr>
        <w:szCs w:val="36"/>
      </w:rPr>
    </w:pPr>
    <w:r>
      <w:rPr>
        <w:noProof/>
        <w:lang w:eastAsia="en-GB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519430</wp:posOffset>
          </wp:positionH>
          <wp:positionV relativeFrom="page">
            <wp:posOffset>363855</wp:posOffset>
          </wp:positionV>
          <wp:extent cx="1440180" cy="442595"/>
          <wp:effectExtent l="19050" t="0" r="7620" b="0"/>
          <wp:wrapTight wrapText="bothSides">
            <wp:wrapPolygon edited="0">
              <wp:start x="-286" y="0"/>
              <wp:lineTo x="-286" y="20453"/>
              <wp:lineTo x="21714" y="20453"/>
              <wp:lineTo x="21714" y="0"/>
              <wp:lineTo x="-28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834B8" w:rsidRPr="002655D0">
      <w:rPr>
        <w:rFonts w:ascii="Arial" w:hAnsi="Arial" w:cs="Arial"/>
        <w:sz w:val="36"/>
        <w:szCs w:val="36"/>
      </w:rPr>
      <w:tab/>
    </w:r>
    <w:r w:rsidR="001834B8" w:rsidRPr="00FE2631">
      <w:rPr>
        <w:rFonts w:ascii="Arial" w:hAnsi="Arial" w:cs="Arial"/>
        <w:b/>
        <w:sz w:val="36"/>
        <w:szCs w:val="36"/>
        <w:shd w:val="clear" w:color="auto" w:fill="DBE5F1"/>
      </w:rPr>
      <w:t>ERM</w:t>
    </w:r>
    <w:r w:rsidR="001834B8">
      <w:rPr>
        <w:rFonts w:ascii="Arial" w:hAnsi="Arial" w:cs="Arial"/>
        <w:b/>
        <w:sz w:val="36"/>
        <w:szCs w:val="36"/>
        <w:shd w:val="clear" w:color="auto" w:fill="DBE5F1"/>
      </w:rPr>
      <w:t>(12</w:t>
    </w:r>
    <w:r w:rsidR="001834B8" w:rsidRPr="00FE2631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1834B8">
      <w:rPr>
        <w:rFonts w:ascii="Arial" w:hAnsi="Arial" w:cs="Arial"/>
        <w:b/>
        <w:sz w:val="36"/>
        <w:szCs w:val="36"/>
        <w:shd w:val="clear" w:color="auto" w:fill="DBE5F1"/>
      </w:rPr>
      <w:t>46_093r1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4B8" w:rsidRPr="002655D0" w:rsidRDefault="001834B8" w:rsidP="00676192">
    <w:pPr>
      <w:tabs>
        <w:tab w:val="right" w:pos="9356"/>
      </w:tabs>
      <w:ind w:left="-567"/>
      <w:rPr>
        <w:rFonts w:ascii="Arial" w:hAnsi="Arial" w:cs="Arial"/>
        <w:b/>
        <w:color w:val="0000FF"/>
        <w:sz w:val="36"/>
        <w:szCs w:val="36"/>
      </w:rPr>
    </w:pPr>
    <w:r w:rsidRPr="002655D0">
      <w:rPr>
        <w:rFonts w:ascii="Arial" w:hAnsi="Arial" w:cs="Arial"/>
        <w:sz w:val="36"/>
        <w:szCs w:val="36"/>
      </w:rPr>
      <w:t xml:space="preserve">ETSI </w:t>
    </w:r>
    <w:r>
      <w:rPr>
        <w:rFonts w:ascii="Arial" w:hAnsi="Arial" w:cs="Arial"/>
        <w:sz w:val="36"/>
        <w:szCs w:val="36"/>
      </w:rPr>
      <w:t>MTS</w:t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</w:rPr>
      <w:t>MTS(10)</w:t>
    </w:r>
    <w:r>
      <w:rPr>
        <w:rFonts w:ascii="Arial" w:hAnsi="Arial" w:cs="Arial"/>
        <w:b/>
        <w:color w:val="0000FF"/>
        <w:sz w:val="36"/>
        <w:szCs w:val="36"/>
      </w:rPr>
      <w:t>X</w:t>
    </w:r>
  </w:p>
  <w:p w:rsidR="001834B8" w:rsidRPr="002655D0" w:rsidRDefault="001834B8" w:rsidP="00676192">
    <w:pPr>
      <w:tabs>
        <w:tab w:val="right" w:pos="9356"/>
      </w:tabs>
      <w:ind w:left="-567"/>
      <w:rPr>
        <w:rFonts w:ascii="Arial" w:hAnsi="Arial" w:cs="Arial"/>
        <w:i/>
        <w:color w:val="0000FF"/>
        <w:sz w:val="22"/>
        <w:szCs w:val="36"/>
      </w:rPr>
    </w:pPr>
    <w:r>
      <w:rPr>
        <w:rFonts w:ascii="Arial" w:hAnsi="Arial" w:cs="Arial"/>
        <w:i/>
        <w:color w:val="0000FF"/>
        <w:sz w:val="22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38FCAD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A710C0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0CFE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D184D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214D1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54C5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3BCAF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7"/>
  </w:num>
  <w:num w:numId="11">
    <w:abstractNumId w:val="10"/>
  </w:num>
  <w:num w:numId="12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AF7333"/>
    <w:rsid w:val="000059E6"/>
    <w:rsid w:val="00013F8D"/>
    <w:rsid w:val="00015D64"/>
    <w:rsid w:val="000167D2"/>
    <w:rsid w:val="00027721"/>
    <w:rsid w:val="000331EC"/>
    <w:rsid w:val="00033FE9"/>
    <w:rsid w:val="00044124"/>
    <w:rsid w:val="00046DD4"/>
    <w:rsid w:val="00054CE7"/>
    <w:rsid w:val="00056E1D"/>
    <w:rsid w:val="0006100D"/>
    <w:rsid w:val="00061122"/>
    <w:rsid w:val="00063BF7"/>
    <w:rsid w:val="000655ED"/>
    <w:rsid w:val="0006770C"/>
    <w:rsid w:val="00071DFC"/>
    <w:rsid w:val="00072982"/>
    <w:rsid w:val="000735C9"/>
    <w:rsid w:val="0007640D"/>
    <w:rsid w:val="00084448"/>
    <w:rsid w:val="0008636A"/>
    <w:rsid w:val="0008652C"/>
    <w:rsid w:val="000867C0"/>
    <w:rsid w:val="0009281B"/>
    <w:rsid w:val="00093186"/>
    <w:rsid w:val="000A3C0F"/>
    <w:rsid w:val="000B1395"/>
    <w:rsid w:val="000B1D09"/>
    <w:rsid w:val="000B2240"/>
    <w:rsid w:val="000B4771"/>
    <w:rsid w:val="000C0484"/>
    <w:rsid w:val="000C15C6"/>
    <w:rsid w:val="000C578C"/>
    <w:rsid w:val="000D65EC"/>
    <w:rsid w:val="000F25FA"/>
    <w:rsid w:val="000F2FF8"/>
    <w:rsid w:val="000F72A1"/>
    <w:rsid w:val="000F7CB1"/>
    <w:rsid w:val="00105A51"/>
    <w:rsid w:val="001102C6"/>
    <w:rsid w:val="0011058F"/>
    <w:rsid w:val="001116CE"/>
    <w:rsid w:val="001127F6"/>
    <w:rsid w:val="00114268"/>
    <w:rsid w:val="0012090C"/>
    <w:rsid w:val="00120F8E"/>
    <w:rsid w:val="0012234F"/>
    <w:rsid w:val="00126D8F"/>
    <w:rsid w:val="00126E47"/>
    <w:rsid w:val="001275FC"/>
    <w:rsid w:val="00127B35"/>
    <w:rsid w:val="00135B46"/>
    <w:rsid w:val="00142E20"/>
    <w:rsid w:val="00145BC2"/>
    <w:rsid w:val="0014689E"/>
    <w:rsid w:val="00147514"/>
    <w:rsid w:val="001505C6"/>
    <w:rsid w:val="00151F68"/>
    <w:rsid w:val="00155CBB"/>
    <w:rsid w:val="00155D63"/>
    <w:rsid w:val="00161471"/>
    <w:rsid w:val="00163CED"/>
    <w:rsid w:val="00164185"/>
    <w:rsid w:val="001660A4"/>
    <w:rsid w:val="00166320"/>
    <w:rsid w:val="001672D6"/>
    <w:rsid w:val="001834B8"/>
    <w:rsid w:val="0018550D"/>
    <w:rsid w:val="00187EDD"/>
    <w:rsid w:val="001951FE"/>
    <w:rsid w:val="00195A6C"/>
    <w:rsid w:val="001A0946"/>
    <w:rsid w:val="001A09AD"/>
    <w:rsid w:val="001A3949"/>
    <w:rsid w:val="001A4BCE"/>
    <w:rsid w:val="001A751D"/>
    <w:rsid w:val="001B212C"/>
    <w:rsid w:val="001B32DE"/>
    <w:rsid w:val="001B52AF"/>
    <w:rsid w:val="001B762D"/>
    <w:rsid w:val="001C341E"/>
    <w:rsid w:val="001C3B5A"/>
    <w:rsid w:val="001D02AF"/>
    <w:rsid w:val="001D1FC9"/>
    <w:rsid w:val="001D36B4"/>
    <w:rsid w:val="001E0296"/>
    <w:rsid w:val="001E1BF5"/>
    <w:rsid w:val="001E27ED"/>
    <w:rsid w:val="001E5A44"/>
    <w:rsid w:val="001E7E3E"/>
    <w:rsid w:val="001F28F4"/>
    <w:rsid w:val="001F425D"/>
    <w:rsid w:val="001F5A0E"/>
    <w:rsid w:val="001F61D8"/>
    <w:rsid w:val="00200130"/>
    <w:rsid w:val="00205DD4"/>
    <w:rsid w:val="002104E0"/>
    <w:rsid w:val="002108D7"/>
    <w:rsid w:val="002234F1"/>
    <w:rsid w:val="00225620"/>
    <w:rsid w:val="00230037"/>
    <w:rsid w:val="00232AEA"/>
    <w:rsid w:val="00234A39"/>
    <w:rsid w:val="0024005B"/>
    <w:rsid w:val="00243EF0"/>
    <w:rsid w:val="0024457E"/>
    <w:rsid w:val="00253E68"/>
    <w:rsid w:val="0025655D"/>
    <w:rsid w:val="002576D5"/>
    <w:rsid w:val="002625EC"/>
    <w:rsid w:val="00262B75"/>
    <w:rsid w:val="00263A32"/>
    <w:rsid w:val="00264C60"/>
    <w:rsid w:val="002655D0"/>
    <w:rsid w:val="00265CDF"/>
    <w:rsid w:val="0026652F"/>
    <w:rsid w:val="00273580"/>
    <w:rsid w:val="00277B17"/>
    <w:rsid w:val="00280237"/>
    <w:rsid w:val="00283C06"/>
    <w:rsid w:val="0028515C"/>
    <w:rsid w:val="002968C0"/>
    <w:rsid w:val="002A36EA"/>
    <w:rsid w:val="002A3EC8"/>
    <w:rsid w:val="002A7BA4"/>
    <w:rsid w:val="002B0B75"/>
    <w:rsid w:val="002B4DE9"/>
    <w:rsid w:val="002B7380"/>
    <w:rsid w:val="002B7C39"/>
    <w:rsid w:val="002C1284"/>
    <w:rsid w:val="002C606B"/>
    <w:rsid w:val="002C774B"/>
    <w:rsid w:val="002C7759"/>
    <w:rsid w:val="002D0E0F"/>
    <w:rsid w:val="002D1BC4"/>
    <w:rsid w:val="002D2FD9"/>
    <w:rsid w:val="002D689B"/>
    <w:rsid w:val="002D72D0"/>
    <w:rsid w:val="002E51E9"/>
    <w:rsid w:val="002E5375"/>
    <w:rsid w:val="002F30F8"/>
    <w:rsid w:val="002F5CE2"/>
    <w:rsid w:val="002F7E2F"/>
    <w:rsid w:val="00302B5D"/>
    <w:rsid w:val="00305AD3"/>
    <w:rsid w:val="003075EC"/>
    <w:rsid w:val="00307B03"/>
    <w:rsid w:val="00311218"/>
    <w:rsid w:val="003132FB"/>
    <w:rsid w:val="00316B8D"/>
    <w:rsid w:val="00321296"/>
    <w:rsid w:val="00321AE5"/>
    <w:rsid w:val="00322177"/>
    <w:rsid w:val="00324B22"/>
    <w:rsid w:val="00326052"/>
    <w:rsid w:val="003261B7"/>
    <w:rsid w:val="003331D2"/>
    <w:rsid w:val="0033345A"/>
    <w:rsid w:val="00333761"/>
    <w:rsid w:val="00337F30"/>
    <w:rsid w:val="00342F7E"/>
    <w:rsid w:val="00343433"/>
    <w:rsid w:val="00345E8F"/>
    <w:rsid w:val="00347721"/>
    <w:rsid w:val="00350BF1"/>
    <w:rsid w:val="00352190"/>
    <w:rsid w:val="00357D44"/>
    <w:rsid w:val="00364178"/>
    <w:rsid w:val="00364F82"/>
    <w:rsid w:val="00372315"/>
    <w:rsid w:val="00372D40"/>
    <w:rsid w:val="00375361"/>
    <w:rsid w:val="00375CD5"/>
    <w:rsid w:val="0038264C"/>
    <w:rsid w:val="003829FC"/>
    <w:rsid w:val="0039005A"/>
    <w:rsid w:val="003901FC"/>
    <w:rsid w:val="003933FB"/>
    <w:rsid w:val="00396A1D"/>
    <w:rsid w:val="003B108A"/>
    <w:rsid w:val="003C1604"/>
    <w:rsid w:val="003C3945"/>
    <w:rsid w:val="003C421C"/>
    <w:rsid w:val="003C6532"/>
    <w:rsid w:val="003C74B4"/>
    <w:rsid w:val="003D15DD"/>
    <w:rsid w:val="003D232B"/>
    <w:rsid w:val="003D39A5"/>
    <w:rsid w:val="003E0C90"/>
    <w:rsid w:val="003E2764"/>
    <w:rsid w:val="003E2E0C"/>
    <w:rsid w:val="003E306D"/>
    <w:rsid w:val="003F002C"/>
    <w:rsid w:val="003F335B"/>
    <w:rsid w:val="003F43F8"/>
    <w:rsid w:val="00401289"/>
    <w:rsid w:val="00404A25"/>
    <w:rsid w:val="004078D9"/>
    <w:rsid w:val="004108DF"/>
    <w:rsid w:val="00412442"/>
    <w:rsid w:val="00412443"/>
    <w:rsid w:val="004138F3"/>
    <w:rsid w:val="00414D1C"/>
    <w:rsid w:val="00414F39"/>
    <w:rsid w:val="00415B77"/>
    <w:rsid w:val="00416C3F"/>
    <w:rsid w:val="00420675"/>
    <w:rsid w:val="00423FFB"/>
    <w:rsid w:val="004260E8"/>
    <w:rsid w:val="0042729C"/>
    <w:rsid w:val="004274BF"/>
    <w:rsid w:val="00427CF7"/>
    <w:rsid w:val="00431337"/>
    <w:rsid w:val="004321A0"/>
    <w:rsid w:val="00432C85"/>
    <w:rsid w:val="0043632C"/>
    <w:rsid w:val="00443DA4"/>
    <w:rsid w:val="004461F6"/>
    <w:rsid w:val="0044654C"/>
    <w:rsid w:val="00447ACF"/>
    <w:rsid w:val="00452994"/>
    <w:rsid w:val="004537DA"/>
    <w:rsid w:val="00457843"/>
    <w:rsid w:val="00457EA1"/>
    <w:rsid w:val="00462A2E"/>
    <w:rsid w:val="004635CA"/>
    <w:rsid w:val="00466084"/>
    <w:rsid w:val="0047130A"/>
    <w:rsid w:val="00471F88"/>
    <w:rsid w:val="004724C4"/>
    <w:rsid w:val="00474568"/>
    <w:rsid w:val="00475B89"/>
    <w:rsid w:val="00476B6D"/>
    <w:rsid w:val="00481BED"/>
    <w:rsid w:val="00483426"/>
    <w:rsid w:val="00484D2D"/>
    <w:rsid w:val="004900D8"/>
    <w:rsid w:val="00494888"/>
    <w:rsid w:val="0049599D"/>
    <w:rsid w:val="004A01C9"/>
    <w:rsid w:val="004A260A"/>
    <w:rsid w:val="004A6939"/>
    <w:rsid w:val="004A6946"/>
    <w:rsid w:val="004B259E"/>
    <w:rsid w:val="004B27DD"/>
    <w:rsid w:val="004B2F39"/>
    <w:rsid w:val="004B357E"/>
    <w:rsid w:val="004B74D8"/>
    <w:rsid w:val="004C306F"/>
    <w:rsid w:val="004C3E97"/>
    <w:rsid w:val="004C5182"/>
    <w:rsid w:val="004C5A81"/>
    <w:rsid w:val="004D1DD4"/>
    <w:rsid w:val="004D4B6B"/>
    <w:rsid w:val="004D5DA7"/>
    <w:rsid w:val="004E2AC6"/>
    <w:rsid w:val="004E75A3"/>
    <w:rsid w:val="004E7D5F"/>
    <w:rsid w:val="004E7E76"/>
    <w:rsid w:val="004F3C36"/>
    <w:rsid w:val="004F3D09"/>
    <w:rsid w:val="00501586"/>
    <w:rsid w:val="00501CFC"/>
    <w:rsid w:val="00503EE9"/>
    <w:rsid w:val="00504715"/>
    <w:rsid w:val="0051212D"/>
    <w:rsid w:val="005220EB"/>
    <w:rsid w:val="00522F42"/>
    <w:rsid w:val="005239DA"/>
    <w:rsid w:val="00524EBE"/>
    <w:rsid w:val="005302F0"/>
    <w:rsid w:val="005309FF"/>
    <w:rsid w:val="005335FB"/>
    <w:rsid w:val="005351C2"/>
    <w:rsid w:val="00546B24"/>
    <w:rsid w:val="00552153"/>
    <w:rsid w:val="00552F74"/>
    <w:rsid w:val="005537FA"/>
    <w:rsid w:val="00563B90"/>
    <w:rsid w:val="005640EF"/>
    <w:rsid w:val="00564DD3"/>
    <w:rsid w:val="00580CEB"/>
    <w:rsid w:val="005812F8"/>
    <w:rsid w:val="00582BE7"/>
    <w:rsid w:val="00584833"/>
    <w:rsid w:val="00584B54"/>
    <w:rsid w:val="005878A3"/>
    <w:rsid w:val="005922CB"/>
    <w:rsid w:val="00597C1B"/>
    <w:rsid w:val="005A3CB7"/>
    <w:rsid w:val="005A44C5"/>
    <w:rsid w:val="005A505A"/>
    <w:rsid w:val="005A6C36"/>
    <w:rsid w:val="005A79AB"/>
    <w:rsid w:val="005B6C88"/>
    <w:rsid w:val="005C04D5"/>
    <w:rsid w:val="005C088C"/>
    <w:rsid w:val="005C0D08"/>
    <w:rsid w:val="005C3EC3"/>
    <w:rsid w:val="005C64EE"/>
    <w:rsid w:val="005C6809"/>
    <w:rsid w:val="005D3EB0"/>
    <w:rsid w:val="005D5BBF"/>
    <w:rsid w:val="005E2E37"/>
    <w:rsid w:val="005E5047"/>
    <w:rsid w:val="005E61C4"/>
    <w:rsid w:val="005F058F"/>
    <w:rsid w:val="005F2A09"/>
    <w:rsid w:val="005F2C51"/>
    <w:rsid w:val="005F35F1"/>
    <w:rsid w:val="00600A19"/>
    <w:rsid w:val="00601884"/>
    <w:rsid w:val="00602496"/>
    <w:rsid w:val="0060264D"/>
    <w:rsid w:val="00603B18"/>
    <w:rsid w:val="0060728C"/>
    <w:rsid w:val="0061003D"/>
    <w:rsid w:val="00614016"/>
    <w:rsid w:val="00615C6D"/>
    <w:rsid w:val="006175CE"/>
    <w:rsid w:val="00622BE1"/>
    <w:rsid w:val="00622FBA"/>
    <w:rsid w:val="00625C61"/>
    <w:rsid w:val="006302A8"/>
    <w:rsid w:val="006347FE"/>
    <w:rsid w:val="00635C63"/>
    <w:rsid w:val="00637C9F"/>
    <w:rsid w:val="00637CEA"/>
    <w:rsid w:val="00637D63"/>
    <w:rsid w:val="006414F1"/>
    <w:rsid w:val="00641EC3"/>
    <w:rsid w:val="00642081"/>
    <w:rsid w:val="00642A6D"/>
    <w:rsid w:val="00652554"/>
    <w:rsid w:val="00653531"/>
    <w:rsid w:val="006563EC"/>
    <w:rsid w:val="006667CC"/>
    <w:rsid w:val="0066762F"/>
    <w:rsid w:val="00674032"/>
    <w:rsid w:val="0067540A"/>
    <w:rsid w:val="00676192"/>
    <w:rsid w:val="00676252"/>
    <w:rsid w:val="0067678B"/>
    <w:rsid w:val="00680C01"/>
    <w:rsid w:val="006821A4"/>
    <w:rsid w:val="0068570D"/>
    <w:rsid w:val="006859BA"/>
    <w:rsid w:val="006909E6"/>
    <w:rsid w:val="006942B7"/>
    <w:rsid w:val="0069542B"/>
    <w:rsid w:val="00695633"/>
    <w:rsid w:val="006A5AED"/>
    <w:rsid w:val="006A6232"/>
    <w:rsid w:val="006B020E"/>
    <w:rsid w:val="006B0665"/>
    <w:rsid w:val="006B2305"/>
    <w:rsid w:val="006B31B8"/>
    <w:rsid w:val="006B46C8"/>
    <w:rsid w:val="006B51F4"/>
    <w:rsid w:val="006B6D17"/>
    <w:rsid w:val="006C2015"/>
    <w:rsid w:val="006C3F05"/>
    <w:rsid w:val="006E2903"/>
    <w:rsid w:val="006E3EF8"/>
    <w:rsid w:val="006E4C00"/>
    <w:rsid w:val="00704F8E"/>
    <w:rsid w:val="007102F7"/>
    <w:rsid w:val="00710B75"/>
    <w:rsid w:val="00717D27"/>
    <w:rsid w:val="0072009E"/>
    <w:rsid w:val="00723A6F"/>
    <w:rsid w:val="0073200F"/>
    <w:rsid w:val="007326C6"/>
    <w:rsid w:val="0073391A"/>
    <w:rsid w:val="007364FF"/>
    <w:rsid w:val="0074075D"/>
    <w:rsid w:val="00741B4C"/>
    <w:rsid w:val="00743970"/>
    <w:rsid w:val="00752213"/>
    <w:rsid w:val="0075238B"/>
    <w:rsid w:val="00770D0E"/>
    <w:rsid w:val="00772E68"/>
    <w:rsid w:val="00773669"/>
    <w:rsid w:val="00776794"/>
    <w:rsid w:val="00777507"/>
    <w:rsid w:val="00780596"/>
    <w:rsid w:val="00780F33"/>
    <w:rsid w:val="0078295A"/>
    <w:rsid w:val="0078534B"/>
    <w:rsid w:val="00790AC2"/>
    <w:rsid w:val="007914A5"/>
    <w:rsid w:val="00796F66"/>
    <w:rsid w:val="007A6678"/>
    <w:rsid w:val="007A6F57"/>
    <w:rsid w:val="007B0D34"/>
    <w:rsid w:val="007B517F"/>
    <w:rsid w:val="007B7ADD"/>
    <w:rsid w:val="007C3456"/>
    <w:rsid w:val="007C4199"/>
    <w:rsid w:val="007C4237"/>
    <w:rsid w:val="007D0675"/>
    <w:rsid w:val="007D46AB"/>
    <w:rsid w:val="007D5FF7"/>
    <w:rsid w:val="007D72D7"/>
    <w:rsid w:val="007E015E"/>
    <w:rsid w:val="007E0FBA"/>
    <w:rsid w:val="007F0B0A"/>
    <w:rsid w:val="007F0CFF"/>
    <w:rsid w:val="007F172B"/>
    <w:rsid w:val="007F1CC3"/>
    <w:rsid w:val="007F3AAA"/>
    <w:rsid w:val="007F4D5E"/>
    <w:rsid w:val="007F57E6"/>
    <w:rsid w:val="0080233A"/>
    <w:rsid w:val="00810512"/>
    <w:rsid w:val="0081450F"/>
    <w:rsid w:val="008216A3"/>
    <w:rsid w:val="00833F1D"/>
    <w:rsid w:val="00834589"/>
    <w:rsid w:val="00842732"/>
    <w:rsid w:val="00843E31"/>
    <w:rsid w:val="008511C1"/>
    <w:rsid w:val="00851B63"/>
    <w:rsid w:val="00853B52"/>
    <w:rsid w:val="0085625B"/>
    <w:rsid w:val="008616A2"/>
    <w:rsid w:val="00861BA4"/>
    <w:rsid w:val="0086202B"/>
    <w:rsid w:val="008634E9"/>
    <w:rsid w:val="0086415A"/>
    <w:rsid w:val="00865645"/>
    <w:rsid w:val="00865E10"/>
    <w:rsid w:val="00866086"/>
    <w:rsid w:val="00873C62"/>
    <w:rsid w:val="00876E2B"/>
    <w:rsid w:val="00881B84"/>
    <w:rsid w:val="00884C14"/>
    <w:rsid w:val="00886782"/>
    <w:rsid w:val="00891BF3"/>
    <w:rsid w:val="00891DF6"/>
    <w:rsid w:val="00893D30"/>
    <w:rsid w:val="00897200"/>
    <w:rsid w:val="008A35FE"/>
    <w:rsid w:val="008A5AC9"/>
    <w:rsid w:val="008A73D9"/>
    <w:rsid w:val="008B4A0C"/>
    <w:rsid w:val="008B739D"/>
    <w:rsid w:val="008C6E4A"/>
    <w:rsid w:val="008C7B1E"/>
    <w:rsid w:val="008D35A1"/>
    <w:rsid w:val="008D3DD8"/>
    <w:rsid w:val="008D7EAB"/>
    <w:rsid w:val="008E46D5"/>
    <w:rsid w:val="008E5E3B"/>
    <w:rsid w:val="008E7FD8"/>
    <w:rsid w:val="008F4F9C"/>
    <w:rsid w:val="008F52DF"/>
    <w:rsid w:val="008F6EDA"/>
    <w:rsid w:val="00900C41"/>
    <w:rsid w:val="00901154"/>
    <w:rsid w:val="0090276E"/>
    <w:rsid w:val="00905F8D"/>
    <w:rsid w:val="00906CA1"/>
    <w:rsid w:val="009101F6"/>
    <w:rsid w:val="00915199"/>
    <w:rsid w:val="00916369"/>
    <w:rsid w:val="00917500"/>
    <w:rsid w:val="00922A2E"/>
    <w:rsid w:val="00922D16"/>
    <w:rsid w:val="00925D98"/>
    <w:rsid w:val="00925FF9"/>
    <w:rsid w:val="0092702A"/>
    <w:rsid w:val="00930BFF"/>
    <w:rsid w:val="00930CA8"/>
    <w:rsid w:val="0093674B"/>
    <w:rsid w:val="009378FD"/>
    <w:rsid w:val="00941780"/>
    <w:rsid w:val="00942052"/>
    <w:rsid w:val="00947F94"/>
    <w:rsid w:val="0095625A"/>
    <w:rsid w:val="00956EC1"/>
    <w:rsid w:val="00957DE0"/>
    <w:rsid w:val="00960306"/>
    <w:rsid w:val="00961C2A"/>
    <w:rsid w:val="00962C7D"/>
    <w:rsid w:val="009647F1"/>
    <w:rsid w:val="00964A97"/>
    <w:rsid w:val="00964F12"/>
    <w:rsid w:val="009704A4"/>
    <w:rsid w:val="00973F97"/>
    <w:rsid w:val="00974D60"/>
    <w:rsid w:val="00976A10"/>
    <w:rsid w:val="00984856"/>
    <w:rsid w:val="00985FA5"/>
    <w:rsid w:val="00990D85"/>
    <w:rsid w:val="0099677C"/>
    <w:rsid w:val="00996AE8"/>
    <w:rsid w:val="009A0951"/>
    <w:rsid w:val="009A13E1"/>
    <w:rsid w:val="009A1E6A"/>
    <w:rsid w:val="009A3DF1"/>
    <w:rsid w:val="009A7EB8"/>
    <w:rsid w:val="009C0515"/>
    <w:rsid w:val="009C3B8E"/>
    <w:rsid w:val="009C497C"/>
    <w:rsid w:val="009C5FF3"/>
    <w:rsid w:val="009C698D"/>
    <w:rsid w:val="009D0231"/>
    <w:rsid w:val="009D38A4"/>
    <w:rsid w:val="009D52B9"/>
    <w:rsid w:val="009D55AE"/>
    <w:rsid w:val="009D633E"/>
    <w:rsid w:val="009E28FE"/>
    <w:rsid w:val="009E2DCA"/>
    <w:rsid w:val="009E3989"/>
    <w:rsid w:val="009E4484"/>
    <w:rsid w:val="009E536A"/>
    <w:rsid w:val="009E61C4"/>
    <w:rsid w:val="009F1BAE"/>
    <w:rsid w:val="009F4EBC"/>
    <w:rsid w:val="00A00546"/>
    <w:rsid w:val="00A01BD5"/>
    <w:rsid w:val="00A04D18"/>
    <w:rsid w:val="00A05536"/>
    <w:rsid w:val="00A10788"/>
    <w:rsid w:val="00A15006"/>
    <w:rsid w:val="00A16224"/>
    <w:rsid w:val="00A1765C"/>
    <w:rsid w:val="00A249CF"/>
    <w:rsid w:val="00A31871"/>
    <w:rsid w:val="00A35364"/>
    <w:rsid w:val="00A3545E"/>
    <w:rsid w:val="00A36069"/>
    <w:rsid w:val="00A465CF"/>
    <w:rsid w:val="00A50DBF"/>
    <w:rsid w:val="00A54138"/>
    <w:rsid w:val="00A5554F"/>
    <w:rsid w:val="00A55897"/>
    <w:rsid w:val="00A56A9A"/>
    <w:rsid w:val="00A57C3B"/>
    <w:rsid w:val="00A6112F"/>
    <w:rsid w:val="00A67603"/>
    <w:rsid w:val="00A7175A"/>
    <w:rsid w:val="00A733A8"/>
    <w:rsid w:val="00A76191"/>
    <w:rsid w:val="00A76CC0"/>
    <w:rsid w:val="00A872E6"/>
    <w:rsid w:val="00A95A4E"/>
    <w:rsid w:val="00A97166"/>
    <w:rsid w:val="00A97602"/>
    <w:rsid w:val="00AA5857"/>
    <w:rsid w:val="00AA7B5F"/>
    <w:rsid w:val="00AB4000"/>
    <w:rsid w:val="00AC5289"/>
    <w:rsid w:val="00AC6309"/>
    <w:rsid w:val="00AC7CA4"/>
    <w:rsid w:val="00AD462A"/>
    <w:rsid w:val="00AE65FC"/>
    <w:rsid w:val="00AE75AF"/>
    <w:rsid w:val="00AF0DE5"/>
    <w:rsid w:val="00AF3190"/>
    <w:rsid w:val="00AF52B6"/>
    <w:rsid w:val="00AF629B"/>
    <w:rsid w:val="00AF6901"/>
    <w:rsid w:val="00AF7333"/>
    <w:rsid w:val="00AF7776"/>
    <w:rsid w:val="00B007D1"/>
    <w:rsid w:val="00B06C09"/>
    <w:rsid w:val="00B07E81"/>
    <w:rsid w:val="00B13174"/>
    <w:rsid w:val="00B13D39"/>
    <w:rsid w:val="00B16237"/>
    <w:rsid w:val="00B22DAD"/>
    <w:rsid w:val="00B24D9E"/>
    <w:rsid w:val="00B26121"/>
    <w:rsid w:val="00B36116"/>
    <w:rsid w:val="00B3697E"/>
    <w:rsid w:val="00B36B5C"/>
    <w:rsid w:val="00B36C66"/>
    <w:rsid w:val="00B40E0A"/>
    <w:rsid w:val="00B44DFB"/>
    <w:rsid w:val="00B466BA"/>
    <w:rsid w:val="00B61FCF"/>
    <w:rsid w:val="00B6543D"/>
    <w:rsid w:val="00B664CE"/>
    <w:rsid w:val="00B674E7"/>
    <w:rsid w:val="00B6794E"/>
    <w:rsid w:val="00B72EE2"/>
    <w:rsid w:val="00B858AA"/>
    <w:rsid w:val="00B90300"/>
    <w:rsid w:val="00B924E0"/>
    <w:rsid w:val="00B95139"/>
    <w:rsid w:val="00BA0815"/>
    <w:rsid w:val="00BA118A"/>
    <w:rsid w:val="00BA4AE3"/>
    <w:rsid w:val="00BB7DF4"/>
    <w:rsid w:val="00BC316C"/>
    <w:rsid w:val="00BC76D4"/>
    <w:rsid w:val="00BD01AB"/>
    <w:rsid w:val="00BD132D"/>
    <w:rsid w:val="00BD1B7D"/>
    <w:rsid w:val="00BD1E54"/>
    <w:rsid w:val="00BD4813"/>
    <w:rsid w:val="00BD6B35"/>
    <w:rsid w:val="00BD6BB1"/>
    <w:rsid w:val="00BD7095"/>
    <w:rsid w:val="00BE01B5"/>
    <w:rsid w:val="00BE332C"/>
    <w:rsid w:val="00BE410E"/>
    <w:rsid w:val="00BF16A5"/>
    <w:rsid w:val="00BF486D"/>
    <w:rsid w:val="00BF6DDF"/>
    <w:rsid w:val="00C05A61"/>
    <w:rsid w:val="00C11B86"/>
    <w:rsid w:val="00C13833"/>
    <w:rsid w:val="00C14336"/>
    <w:rsid w:val="00C17955"/>
    <w:rsid w:val="00C2245A"/>
    <w:rsid w:val="00C22A70"/>
    <w:rsid w:val="00C244CF"/>
    <w:rsid w:val="00C24663"/>
    <w:rsid w:val="00C338CE"/>
    <w:rsid w:val="00C33C22"/>
    <w:rsid w:val="00C3480B"/>
    <w:rsid w:val="00C47487"/>
    <w:rsid w:val="00C4795C"/>
    <w:rsid w:val="00C5343C"/>
    <w:rsid w:val="00C54DAF"/>
    <w:rsid w:val="00C5652D"/>
    <w:rsid w:val="00C618C0"/>
    <w:rsid w:val="00C66260"/>
    <w:rsid w:val="00C666F5"/>
    <w:rsid w:val="00C67FD4"/>
    <w:rsid w:val="00C712EA"/>
    <w:rsid w:val="00C72954"/>
    <w:rsid w:val="00C7568D"/>
    <w:rsid w:val="00C758B0"/>
    <w:rsid w:val="00C82A27"/>
    <w:rsid w:val="00C82C28"/>
    <w:rsid w:val="00C84184"/>
    <w:rsid w:val="00C8553D"/>
    <w:rsid w:val="00C86F76"/>
    <w:rsid w:val="00C9083E"/>
    <w:rsid w:val="00C91C3B"/>
    <w:rsid w:val="00C92209"/>
    <w:rsid w:val="00C9274F"/>
    <w:rsid w:val="00C9302A"/>
    <w:rsid w:val="00C94B46"/>
    <w:rsid w:val="00C95CFC"/>
    <w:rsid w:val="00CA163E"/>
    <w:rsid w:val="00CA21B6"/>
    <w:rsid w:val="00CA6B54"/>
    <w:rsid w:val="00CB19C1"/>
    <w:rsid w:val="00CB30E2"/>
    <w:rsid w:val="00CB473D"/>
    <w:rsid w:val="00CC095D"/>
    <w:rsid w:val="00CC621A"/>
    <w:rsid w:val="00CD10B2"/>
    <w:rsid w:val="00CD2506"/>
    <w:rsid w:val="00CD2D63"/>
    <w:rsid w:val="00CE2EB2"/>
    <w:rsid w:val="00CE3ED8"/>
    <w:rsid w:val="00CE588A"/>
    <w:rsid w:val="00CE724B"/>
    <w:rsid w:val="00CF16BB"/>
    <w:rsid w:val="00CF6703"/>
    <w:rsid w:val="00CF734C"/>
    <w:rsid w:val="00D11BBB"/>
    <w:rsid w:val="00D15DB0"/>
    <w:rsid w:val="00D2002C"/>
    <w:rsid w:val="00D20F9A"/>
    <w:rsid w:val="00D2733C"/>
    <w:rsid w:val="00D300BC"/>
    <w:rsid w:val="00D3078E"/>
    <w:rsid w:val="00D30DFD"/>
    <w:rsid w:val="00D35648"/>
    <w:rsid w:val="00D36B46"/>
    <w:rsid w:val="00D419FD"/>
    <w:rsid w:val="00D43E2E"/>
    <w:rsid w:val="00D52F56"/>
    <w:rsid w:val="00D53661"/>
    <w:rsid w:val="00D54AB1"/>
    <w:rsid w:val="00D636B1"/>
    <w:rsid w:val="00D6459E"/>
    <w:rsid w:val="00D667B7"/>
    <w:rsid w:val="00D67126"/>
    <w:rsid w:val="00D7126C"/>
    <w:rsid w:val="00D7325B"/>
    <w:rsid w:val="00D75E87"/>
    <w:rsid w:val="00D75F09"/>
    <w:rsid w:val="00D769D3"/>
    <w:rsid w:val="00D822EF"/>
    <w:rsid w:val="00D82F65"/>
    <w:rsid w:val="00D845A6"/>
    <w:rsid w:val="00D950C2"/>
    <w:rsid w:val="00D9787C"/>
    <w:rsid w:val="00DA213A"/>
    <w:rsid w:val="00DB0E35"/>
    <w:rsid w:val="00DB2AA1"/>
    <w:rsid w:val="00DB5F01"/>
    <w:rsid w:val="00DC004A"/>
    <w:rsid w:val="00DC2629"/>
    <w:rsid w:val="00DC2C7F"/>
    <w:rsid w:val="00DC4568"/>
    <w:rsid w:val="00DD0F3F"/>
    <w:rsid w:val="00DD56CF"/>
    <w:rsid w:val="00DD5884"/>
    <w:rsid w:val="00DE5CED"/>
    <w:rsid w:val="00DE670B"/>
    <w:rsid w:val="00DE795F"/>
    <w:rsid w:val="00DF0E79"/>
    <w:rsid w:val="00DF1711"/>
    <w:rsid w:val="00DF5162"/>
    <w:rsid w:val="00E044D5"/>
    <w:rsid w:val="00E073EA"/>
    <w:rsid w:val="00E105E9"/>
    <w:rsid w:val="00E21593"/>
    <w:rsid w:val="00E216DD"/>
    <w:rsid w:val="00E21F20"/>
    <w:rsid w:val="00E232D2"/>
    <w:rsid w:val="00E250F2"/>
    <w:rsid w:val="00E27424"/>
    <w:rsid w:val="00E32BA6"/>
    <w:rsid w:val="00E34719"/>
    <w:rsid w:val="00E35D40"/>
    <w:rsid w:val="00E37635"/>
    <w:rsid w:val="00E40590"/>
    <w:rsid w:val="00E45CB2"/>
    <w:rsid w:val="00E47CE6"/>
    <w:rsid w:val="00E57054"/>
    <w:rsid w:val="00E57F02"/>
    <w:rsid w:val="00E70EB1"/>
    <w:rsid w:val="00E7361D"/>
    <w:rsid w:val="00E77A87"/>
    <w:rsid w:val="00E83008"/>
    <w:rsid w:val="00E839D2"/>
    <w:rsid w:val="00E8435F"/>
    <w:rsid w:val="00E84D62"/>
    <w:rsid w:val="00E93B4B"/>
    <w:rsid w:val="00EA19CD"/>
    <w:rsid w:val="00EA273F"/>
    <w:rsid w:val="00EA4827"/>
    <w:rsid w:val="00EA7541"/>
    <w:rsid w:val="00EB0886"/>
    <w:rsid w:val="00EB0FF4"/>
    <w:rsid w:val="00EB2CE0"/>
    <w:rsid w:val="00EB3DEA"/>
    <w:rsid w:val="00EB505D"/>
    <w:rsid w:val="00EB542D"/>
    <w:rsid w:val="00EC5142"/>
    <w:rsid w:val="00EE10DB"/>
    <w:rsid w:val="00EE19E5"/>
    <w:rsid w:val="00EF0C1C"/>
    <w:rsid w:val="00EF3C27"/>
    <w:rsid w:val="00EF6DFF"/>
    <w:rsid w:val="00EF7716"/>
    <w:rsid w:val="00F06365"/>
    <w:rsid w:val="00F066B3"/>
    <w:rsid w:val="00F17228"/>
    <w:rsid w:val="00F17481"/>
    <w:rsid w:val="00F31428"/>
    <w:rsid w:val="00F315A6"/>
    <w:rsid w:val="00F42A0E"/>
    <w:rsid w:val="00F44D83"/>
    <w:rsid w:val="00F50417"/>
    <w:rsid w:val="00F54E32"/>
    <w:rsid w:val="00F57A25"/>
    <w:rsid w:val="00F647C2"/>
    <w:rsid w:val="00F65B06"/>
    <w:rsid w:val="00F66081"/>
    <w:rsid w:val="00F71958"/>
    <w:rsid w:val="00F75289"/>
    <w:rsid w:val="00F80303"/>
    <w:rsid w:val="00F85129"/>
    <w:rsid w:val="00F85372"/>
    <w:rsid w:val="00F85995"/>
    <w:rsid w:val="00F87B99"/>
    <w:rsid w:val="00F96882"/>
    <w:rsid w:val="00FA0128"/>
    <w:rsid w:val="00FA0307"/>
    <w:rsid w:val="00FA3DE3"/>
    <w:rsid w:val="00FA4119"/>
    <w:rsid w:val="00FB30C0"/>
    <w:rsid w:val="00FB355E"/>
    <w:rsid w:val="00FB4518"/>
    <w:rsid w:val="00FB70C8"/>
    <w:rsid w:val="00FC3AF4"/>
    <w:rsid w:val="00FC4D88"/>
    <w:rsid w:val="00FD034E"/>
    <w:rsid w:val="00FD199E"/>
    <w:rsid w:val="00FE2631"/>
    <w:rsid w:val="00FE28F5"/>
    <w:rsid w:val="00FF0E7F"/>
    <w:rsid w:val="00FF56E4"/>
    <w:rsid w:val="00FF6F5B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6100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0C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680C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680C0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680C0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680C0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680C01"/>
    <w:pPr>
      <w:outlineLvl w:val="5"/>
    </w:pPr>
    <w:rPr>
      <w:lang w:val="en-US"/>
    </w:rPr>
  </w:style>
  <w:style w:type="paragraph" w:styleId="Heading7">
    <w:name w:val="heading 7"/>
    <w:basedOn w:val="H6"/>
    <w:next w:val="Normal"/>
    <w:link w:val="Heading7Char"/>
    <w:uiPriority w:val="99"/>
    <w:qFormat/>
    <w:rsid w:val="00680C01"/>
    <w:pPr>
      <w:outlineLvl w:val="6"/>
    </w:pPr>
    <w:rPr>
      <w:lang w:val="en-US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680C0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680C01"/>
    <w:pPr>
      <w:outlineLvl w:val="8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2A27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82A27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82A27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82A27"/>
    <w:rPr>
      <w:rFonts w:ascii="Calibri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82A27"/>
    <w:rPr>
      <w:rFonts w:ascii="Calibri" w:hAnsi="Calibri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80C01"/>
    <w:rPr>
      <w:rFonts w:ascii="Arial" w:hAnsi="Arial" w:cs="Times New Roman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80C01"/>
    <w:rPr>
      <w:rFonts w:ascii="Arial" w:hAnsi="Arial" w:cs="Times New Roman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82A27"/>
    <w:rPr>
      <w:rFonts w:ascii="Calibri" w:hAnsi="Calibri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80C01"/>
    <w:rPr>
      <w:rFonts w:ascii="Arial" w:hAnsi="Arial" w:cs="Times New Roman"/>
      <w:sz w:val="36"/>
      <w:lang w:eastAsia="en-US"/>
    </w:rPr>
  </w:style>
  <w:style w:type="paragraph" w:styleId="List">
    <w:name w:val="List"/>
    <w:basedOn w:val="Normal"/>
    <w:uiPriority w:val="99"/>
    <w:rsid w:val="00680C01"/>
    <w:pPr>
      <w:ind w:left="568" w:hanging="284"/>
    </w:pPr>
  </w:style>
  <w:style w:type="paragraph" w:customStyle="1" w:styleId="B10">
    <w:name w:val="B1"/>
    <w:basedOn w:val="List"/>
    <w:uiPriority w:val="99"/>
    <w:rsid w:val="00680C01"/>
    <w:pPr>
      <w:ind w:left="738" w:hanging="454"/>
    </w:pPr>
  </w:style>
  <w:style w:type="paragraph" w:customStyle="1" w:styleId="B1">
    <w:name w:val="B1+"/>
    <w:basedOn w:val="B10"/>
    <w:uiPriority w:val="99"/>
    <w:rsid w:val="00680C01"/>
    <w:pPr>
      <w:numPr>
        <w:numId w:val="8"/>
      </w:numPr>
    </w:pPr>
  </w:style>
  <w:style w:type="paragraph" w:styleId="List2">
    <w:name w:val="List 2"/>
    <w:basedOn w:val="List"/>
    <w:uiPriority w:val="99"/>
    <w:rsid w:val="00680C01"/>
    <w:pPr>
      <w:ind w:left="851"/>
    </w:pPr>
  </w:style>
  <w:style w:type="paragraph" w:customStyle="1" w:styleId="B20">
    <w:name w:val="B2"/>
    <w:basedOn w:val="List2"/>
    <w:uiPriority w:val="99"/>
    <w:rsid w:val="00680C01"/>
    <w:pPr>
      <w:ind w:left="1191" w:hanging="454"/>
    </w:pPr>
  </w:style>
  <w:style w:type="paragraph" w:customStyle="1" w:styleId="B2">
    <w:name w:val="B2+"/>
    <w:basedOn w:val="B20"/>
    <w:uiPriority w:val="99"/>
    <w:rsid w:val="00680C01"/>
    <w:pPr>
      <w:numPr>
        <w:numId w:val="9"/>
      </w:numPr>
    </w:pPr>
  </w:style>
  <w:style w:type="paragraph" w:styleId="List3">
    <w:name w:val="List 3"/>
    <w:basedOn w:val="List2"/>
    <w:uiPriority w:val="99"/>
    <w:rsid w:val="00680C01"/>
    <w:pPr>
      <w:ind w:left="1135"/>
    </w:pPr>
  </w:style>
  <w:style w:type="paragraph" w:customStyle="1" w:styleId="B30">
    <w:name w:val="B3"/>
    <w:basedOn w:val="List3"/>
    <w:uiPriority w:val="99"/>
    <w:rsid w:val="00680C01"/>
    <w:pPr>
      <w:ind w:left="1645" w:hanging="454"/>
    </w:pPr>
  </w:style>
  <w:style w:type="paragraph" w:customStyle="1" w:styleId="B3">
    <w:name w:val="B3+"/>
    <w:basedOn w:val="B30"/>
    <w:uiPriority w:val="99"/>
    <w:rsid w:val="00680C01"/>
    <w:pPr>
      <w:numPr>
        <w:numId w:val="10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680C01"/>
    <w:pPr>
      <w:ind w:left="1418"/>
    </w:pPr>
  </w:style>
  <w:style w:type="paragraph" w:customStyle="1" w:styleId="B4">
    <w:name w:val="B4"/>
    <w:basedOn w:val="List4"/>
    <w:uiPriority w:val="99"/>
    <w:rsid w:val="00680C01"/>
    <w:pPr>
      <w:ind w:left="2098" w:hanging="454"/>
    </w:pPr>
  </w:style>
  <w:style w:type="paragraph" w:styleId="List5">
    <w:name w:val="List 5"/>
    <w:basedOn w:val="List4"/>
    <w:uiPriority w:val="99"/>
    <w:rsid w:val="00680C01"/>
    <w:pPr>
      <w:ind w:left="1702"/>
    </w:pPr>
  </w:style>
  <w:style w:type="paragraph" w:customStyle="1" w:styleId="B5">
    <w:name w:val="B5"/>
    <w:basedOn w:val="List5"/>
    <w:uiPriority w:val="99"/>
    <w:rsid w:val="00680C01"/>
    <w:pPr>
      <w:ind w:left="2552" w:hanging="454"/>
    </w:pPr>
  </w:style>
  <w:style w:type="paragraph" w:customStyle="1" w:styleId="BL">
    <w:name w:val="BL"/>
    <w:basedOn w:val="Normal"/>
    <w:uiPriority w:val="99"/>
    <w:rsid w:val="00680C01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680C01"/>
    <w:pPr>
      <w:numPr>
        <w:numId w:val="12"/>
      </w:numPr>
    </w:pPr>
  </w:style>
  <w:style w:type="paragraph" w:customStyle="1" w:styleId="NO">
    <w:name w:val="NO"/>
    <w:basedOn w:val="Normal"/>
    <w:uiPriority w:val="99"/>
    <w:rsid w:val="00680C01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680C01"/>
    <w:rPr>
      <w:color w:val="FF0000"/>
    </w:rPr>
  </w:style>
  <w:style w:type="paragraph" w:customStyle="1" w:styleId="EQ">
    <w:name w:val="EQ"/>
    <w:basedOn w:val="Normal"/>
    <w:next w:val="Normal"/>
    <w:uiPriority w:val="99"/>
    <w:rsid w:val="00680C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680C01"/>
    <w:pPr>
      <w:keepLines/>
      <w:ind w:left="1702" w:hanging="1418"/>
    </w:pPr>
  </w:style>
  <w:style w:type="paragraph" w:customStyle="1" w:styleId="EW">
    <w:name w:val="EW"/>
    <w:basedOn w:val="EX"/>
    <w:uiPriority w:val="99"/>
    <w:rsid w:val="00680C01"/>
  </w:style>
  <w:style w:type="paragraph" w:customStyle="1" w:styleId="FL">
    <w:name w:val="FL"/>
    <w:basedOn w:val="Normal"/>
    <w:uiPriority w:val="99"/>
    <w:rsid w:val="00680C01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680C01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80C01"/>
    <w:rPr>
      <w:rFonts w:ascii="Arial" w:hAnsi="Arial" w:cs="Times New Roman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uiPriority w:val="99"/>
    <w:rsid w:val="00680C01"/>
    <w:pPr>
      <w:jc w:val="center"/>
    </w:pPr>
    <w:rPr>
      <w:i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80C01"/>
    <w:rPr>
      <w:rFonts w:ascii="Arial" w:hAnsi="Arial" w:cs="Times New Roman"/>
      <w:b/>
      <w:i/>
      <w:noProof/>
      <w:sz w:val="18"/>
      <w:lang w:eastAsia="en-US"/>
    </w:rPr>
  </w:style>
  <w:style w:type="character" w:styleId="FootnoteReference">
    <w:name w:val="footnote reference"/>
    <w:basedOn w:val="DefaultParagraphFont"/>
    <w:uiPriority w:val="99"/>
    <w:rsid w:val="00680C01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680C01"/>
    <w:pPr>
      <w:keepLines/>
      <w:ind w:left="454" w:hanging="454"/>
    </w:pPr>
    <w:rPr>
      <w:sz w:val="16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80C01"/>
    <w:rPr>
      <w:rFonts w:cs="Times New Roman"/>
      <w:sz w:val="16"/>
      <w:lang w:eastAsia="en-US"/>
    </w:rPr>
  </w:style>
  <w:style w:type="paragraph" w:customStyle="1" w:styleId="FP">
    <w:name w:val="FP"/>
    <w:basedOn w:val="Normal"/>
    <w:uiPriority w:val="99"/>
    <w:rsid w:val="00680C01"/>
  </w:style>
  <w:style w:type="paragraph" w:customStyle="1" w:styleId="H6">
    <w:name w:val="H6"/>
    <w:basedOn w:val="Heading5"/>
    <w:next w:val="Normal"/>
    <w:uiPriority w:val="99"/>
    <w:rsid w:val="00680C01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uiPriority w:val="99"/>
    <w:rsid w:val="00680C01"/>
    <w:pPr>
      <w:keepLines/>
    </w:pPr>
  </w:style>
  <w:style w:type="paragraph" w:styleId="Index2">
    <w:name w:val="index 2"/>
    <w:basedOn w:val="Index1"/>
    <w:uiPriority w:val="99"/>
    <w:rsid w:val="00680C01"/>
    <w:pPr>
      <w:ind w:left="284"/>
    </w:pPr>
  </w:style>
  <w:style w:type="paragraph" w:customStyle="1" w:styleId="LD">
    <w:name w:val="LD"/>
    <w:uiPriority w:val="99"/>
    <w:rsid w:val="00680C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/>
    </w:rPr>
  </w:style>
  <w:style w:type="paragraph" w:styleId="ListBullet">
    <w:name w:val="List Bullet"/>
    <w:basedOn w:val="List"/>
    <w:uiPriority w:val="99"/>
    <w:rsid w:val="00680C01"/>
  </w:style>
  <w:style w:type="paragraph" w:styleId="ListBullet2">
    <w:name w:val="List Bullet 2"/>
    <w:basedOn w:val="ListBullet"/>
    <w:uiPriority w:val="99"/>
    <w:rsid w:val="00680C01"/>
    <w:pPr>
      <w:ind w:left="851"/>
    </w:pPr>
  </w:style>
  <w:style w:type="paragraph" w:styleId="ListBullet3">
    <w:name w:val="List Bullet 3"/>
    <w:basedOn w:val="ListBullet2"/>
    <w:uiPriority w:val="99"/>
    <w:rsid w:val="00680C01"/>
    <w:pPr>
      <w:ind w:left="1135"/>
    </w:pPr>
  </w:style>
  <w:style w:type="paragraph" w:styleId="ListBullet4">
    <w:name w:val="List Bullet 4"/>
    <w:basedOn w:val="ListBullet3"/>
    <w:uiPriority w:val="99"/>
    <w:rsid w:val="00680C01"/>
    <w:pPr>
      <w:ind w:left="1418"/>
    </w:pPr>
  </w:style>
  <w:style w:type="paragraph" w:styleId="ListBullet5">
    <w:name w:val="List Bullet 5"/>
    <w:basedOn w:val="ListBullet4"/>
    <w:uiPriority w:val="99"/>
    <w:rsid w:val="00680C01"/>
    <w:pPr>
      <w:ind w:left="1702"/>
    </w:pPr>
  </w:style>
  <w:style w:type="paragraph" w:styleId="ListNumber">
    <w:name w:val="List Number"/>
    <w:basedOn w:val="List"/>
    <w:uiPriority w:val="99"/>
    <w:rsid w:val="00680C01"/>
  </w:style>
  <w:style w:type="paragraph" w:styleId="ListNumber2">
    <w:name w:val="List Number 2"/>
    <w:basedOn w:val="ListNumber"/>
    <w:uiPriority w:val="99"/>
    <w:rsid w:val="00680C01"/>
    <w:pPr>
      <w:ind w:left="851"/>
    </w:pPr>
  </w:style>
  <w:style w:type="paragraph" w:customStyle="1" w:styleId="NF">
    <w:name w:val="NF"/>
    <w:basedOn w:val="NO"/>
    <w:uiPriority w:val="99"/>
    <w:rsid w:val="00680C01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680C01"/>
  </w:style>
  <w:style w:type="paragraph" w:customStyle="1" w:styleId="PL">
    <w:name w:val="PL"/>
    <w:uiPriority w:val="99"/>
    <w:rsid w:val="00680C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/>
    </w:rPr>
  </w:style>
  <w:style w:type="paragraph" w:customStyle="1" w:styleId="TAL">
    <w:name w:val="TAL"/>
    <w:basedOn w:val="Normal"/>
    <w:uiPriority w:val="99"/>
    <w:rsid w:val="00680C01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680C01"/>
    <w:pPr>
      <w:jc w:val="center"/>
    </w:pPr>
  </w:style>
  <w:style w:type="paragraph" w:customStyle="1" w:styleId="TAH">
    <w:name w:val="TAH"/>
    <w:basedOn w:val="TAC"/>
    <w:uiPriority w:val="99"/>
    <w:rsid w:val="00680C01"/>
    <w:rPr>
      <w:b/>
    </w:rPr>
  </w:style>
  <w:style w:type="paragraph" w:customStyle="1" w:styleId="TAJ">
    <w:name w:val="TAJ"/>
    <w:basedOn w:val="Normal"/>
    <w:uiPriority w:val="99"/>
    <w:rsid w:val="00680C01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680C01"/>
    <w:pPr>
      <w:ind w:left="851" w:hanging="851"/>
    </w:pPr>
  </w:style>
  <w:style w:type="paragraph" w:customStyle="1" w:styleId="TAR">
    <w:name w:val="TAR"/>
    <w:basedOn w:val="TAL"/>
    <w:uiPriority w:val="99"/>
    <w:rsid w:val="00680C01"/>
    <w:pPr>
      <w:jc w:val="right"/>
    </w:pPr>
  </w:style>
  <w:style w:type="paragraph" w:customStyle="1" w:styleId="TF">
    <w:name w:val="TF"/>
    <w:basedOn w:val="FL"/>
    <w:uiPriority w:val="99"/>
    <w:rsid w:val="00680C01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680C01"/>
  </w:style>
  <w:style w:type="paragraph" w:customStyle="1" w:styleId="berarbeitung1">
    <w:name w:val="Überarbeitung1"/>
    <w:hidden/>
    <w:uiPriority w:val="99"/>
    <w:semiHidden/>
    <w:rsid w:val="009C0515"/>
    <w:rPr>
      <w:rFonts w:ascii="Arial" w:hAnsi="Arial"/>
      <w:sz w:val="20"/>
      <w:szCs w:val="20"/>
      <w:lang w:val="en-GB"/>
    </w:rPr>
  </w:style>
  <w:style w:type="paragraph" w:styleId="TOC1">
    <w:name w:val="toc 1"/>
    <w:basedOn w:val="Normal"/>
    <w:uiPriority w:val="99"/>
    <w:rsid w:val="00680C01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rsid w:val="00680C0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rsid w:val="00680C01"/>
    <w:pPr>
      <w:ind w:left="1134" w:hanging="1134"/>
    </w:pPr>
  </w:style>
  <w:style w:type="paragraph" w:styleId="TOC4">
    <w:name w:val="toc 4"/>
    <w:basedOn w:val="TOC3"/>
    <w:uiPriority w:val="99"/>
    <w:rsid w:val="00680C01"/>
    <w:pPr>
      <w:ind w:left="1418" w:hanging="1418"/>
    </w:pPr>
  </w:style>
  <w:style w:type="paragraph" w:styleId="TOC5">
    <w:name w:val="toc 5"/>
    <w:basedOn w:val="TOC4"/>
    <w:uiPriority w:val="99"/>
    <w:rsid w:val="00680C01"/>
    <w:pPr>
      <w:ind w:left="1701" w:hanging="1701"/>
    </w:pPr>
  </w:style>
  <w:style w:type="paragraph" w:styleId="TOC6">
    <w:name w:val="toc 6"/>
    <w:basedOn w:val="TOC5"/>
    <w:next w:val="Normal"/>
    <w:uiPriority w:val="99"/>
    <w:rsid w:val="00680C01"/>
    <w:pPr>
      <w:ind w:left="1985" w:hanging="1985"/>
    </w:pPr>
  </w:style>
  <w:style w:type="paragraph" w:styleId="TOC7">
    <w:name w:val="toc 7"/>
    <w:basedOn w:val="TOC6"/>
    <w:next w:val="Normal"/>
    <w:uiPriority w:val="99"/>
    <w:rsid w:val="00680C01"/>
    <w:pPr>
      <w:ind w:left="2268" w:hanging="2268"/>
    </w:pPr>
  </w:style>
  <w:style w:type="paragraph" w:styleId="TOC8">
    <w:name w:val="toc 8"/>
    <w:basedOn w:val="TOC1"/>
    <w:uiPriority w:val="99"/>
    <w:rsid w:val="00680C0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rsid w:val="00680C01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680C01"/>
    <w:pPr>
      <w:outlineLvl w:val="9"/>
    </w:pPr>
  </w:style>
  <w:style w:type="paragraph" w:customStyle="1" w:styleId="ZA">
    <w:name w:val="ZA"/>
    <w:uiPriority w:val="99"/>
    <w:rsid w:val="00680C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/>
    </w:rPr>
  </w:style>
  <w:style w:type="paragraph" w:customStyle="1" w:styleId="ZB">
    <w:name w:val="ZB"/>
    <w:uiPriority w:val="99"/>
    <w:rsid w:val="00680C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0"/>
      <w:szCs w:val="20"/>
      <w:lang w:val="en-GB"/>
    </w:rPr>
  </w:style>
  <w:style w:type="paragraph" w:customStyle="1" w:styleId="ZD">
    <w:name w:val="ZD"/>
    <w:uiPriority w:val="99"/>
    <w:rsid w:val="00680C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szCs w:val="20"/>
      <w:lang w:val="en-GB"/>
    </w:rPr>
  </w:style>
  <w:style w:type="paragraph" w:customStyle="1" w:styleId="ZG">
    <w:name w:val="ZG"/>
    <w:uiPriority w:val="99"/>
    <w:rsid w:val="00680C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/>
    </w:rPr>
  </w:style>
  <w:style w:type="character" w:customStyle="1" w:styleId="ZGSM">
    <w:name w:val="ZGSM"/>
    <w:uiPriority w:val="99"/>
    <w:rsid w:val="00680C01"/>
  </w:style>
  <w:style w:type="paragraph" w:customStyle="1" w:styleId="ZH">
    <w:name w:val="ZH"/>
    <w:uiPriority w:val="99"/>
    <w:rsid w:val="00680C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0"/>
      <w:szCs w:val="20"/>
      <w:lang w:val="en-GB"/>
    </w:rPr>
  </w:style>
  <w:style w:type="paragraph" w:customStyle="1" w:styleId="ZT">
    <w:name w:val="ZT"/>
    <w:uiPriority w:val="99"/>
    <w:rsid w:val="00680C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szCs w:val="20"/>
      <w:lang w:val="en-GB"/>
    </w:rPr>
  </w:style>
  <w:style w:type="paragraph" w:customStyle="1" w:styleId="ZTD">
    <w:name w:val="ZTD"/>
    <w:basedOn w:val="ZB"/>
    <w:uiPriority w:val="99"/>
    <w:rsid w:val="00680C01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680C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/>
    </w:rPr>
  </w:style>
  <w:style w:type="paragraph" w:customStyle="1" w:styleId="ZV">
    <w:name w:val="ZV"/>
    <w:basedOn w:val="ZU"/>
    <w:uiPriority w:val="99"/>
    <w:rsid w:val="00680C01"/>
    <w:pPr>
      <w:framePr w:wrap="notBeside" w:y="16161"/>
    </w:pPr>
  </w:style>
  <w:style w:type="character" w:styleId="Hyperlink">
    <w:name w:val="Hyperlink"/>
    <w:basedOn w:val="DefaultParagraphFont"/>
    <w:uiPriority w:val="99"/>
    <w:rsid w:val="00F7528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A08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2A27"/>
    <w:rPr>
      <w:rFonts w:cs="Times New Roman"/>
      <w:sz w:val="2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5D5BBF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82A27"/>
    <w:rPr>
      <w:rFonts w:cs="Times New Roman"/>
      <w:sz w:val="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1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erretc\Local%20Settings\Temporary%20Internet%20Files\Content.Outlook\N5JR852F\_BRAN_Liaison_Statement_Template_for_2010%20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_BRAN_Liaison_Statement_Template_for_2010 (2).dot</Template>
  <TotalTime>3</TotalTime>
  <Pages>1</Pages>
  <Words>221</Words>
  <Characters>1264</Characters>
  <Application>Microsoft Office Word</Application>
  <DocSecurity>4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Schmidt</dc:creator>
  <cp:keywords/>
  <dc:description/>
  <cp:lastModifiedBy>Helene Schmidt</cp:lastModifiedBy>
  <cp:revision>2</cp:revision>
  <cp:lastPrinted>2011-10-04T07:53:00Z</cp:lastPrinted>
  <dcterms:created xsi:type="dcterms:W3CDTF">2012-03-20T13:18:00Z</dcterms:created>
  <dcterms:modified xsi:type="dcterms:W3CDTF">2012-03-20T13:18:00Z</dcterms:modified>
</cp:coreProperties>
</file>